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C9AEC7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Pr="00DE713C">
              <w:t>V</w:t>
            </w:r>
            <w:bookmarkStart w:id="2" w:name="specVersion"/>
            <w:r w:rsidR="00B32628">
              <w:t>1.</w:t>
            </w:r>
            <w:r w:rsidR="00111B18" w:rsidRPr="00DE713C">
              <w:t>0.0.</w:t>
            </w:r>
            <w:bookmarkEnd w:id="2"/>
            <w:r w:rsidR="002D2130" w:rsidRPr="00DE713C">
              <w:t xml:space="preserve"> </w:t>
            </w:r>
            <w:r w:rsidRPr="00DE713C">
              <w:rPr>
                <w:sz w:val="32"/>
              </w:rPr>
              <w:t>(</w:t>
            </w:r>
            <w:bookmarkStart w:id="3" w:name="issueDate"/>
            <w:r w:rsidR="00111B18" w:rsidRPr="00DE713C">
              <w:rPr>
                <w:sz w:val="32"/>
              </w:rPr>
              <w:t>202</w:t>
            </w:r>
            <w:r w:rsidR="00557D4F" w:rsidRPr="00DE713C">
              <w:rPr>
                <w:sz w:val="32"/>
              </w:rPr>
              <w:t>3</w:t>
            </w:r>
            <w:r w:rsidRPr="00DE713C">
              <w:rPr>
                <w:sz w:val="32"/>
              </w:rPr>
              <w:t>-</w:t>
            </w:r>
            <w:bookmarkEnd w:id="3"/>
            <w:r w:rsidR="00B32628">
              <w:rPr>
                <w:sz w:val="32"/>
              </w:rPr>
              <w:t>1</w:t>
            </w:r>
            <w:r w:rsidR="00B32628">
              <w:rPr>
                <w:sz w:val="32"/>
              </w:rPr>
              <w:t>2</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 xml:space="preserve">Radio Access </w:t>
            </w:r>
            <w:proofErr w:type="gramStart"/>
            <w:r w:rsidR="004C768B" w:rsidRPr="00DE713C">
              <w:t>Network</w:t>
            </w:r>
            <w:r w:rsidRPr="00DE713C">
              <w:t>;</w:t>
            </w:r>
            <w:proofErr w:type="gramEnd"/>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710316271"/>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1FA85B8E" w:rsidR="00830904" w:rsidRDefault="00F858A1" w:rsidP="00670CF4">
            <w:pPr>
              <w:pStyle w:val="TAL"/>
            </w:pPr>
            <w:r>
              <w:object w:dxaOrig="1836" w:dyaOrig="1272" w14:anchorId="1C4BB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o:ole="">
                  <v:imagedata r:id="rId9" o:title=""/>
                </v:shape>
                <o:OLEObject Type="Embed" ProgID="Word.Picture.8" ShapeID="_x0000_i1025" DrawAspect="Content" ObjectID="_1763041116"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pt;height:77pt" o:ole="">
                  <v:imagedata r:id="rId11" o:title=""/>
                </v:shape>
                <o:OLEObject Type="Embed" ProgID="Word.Picture.8" ShapeID="_x0000_i1026" DrawAspect="Content" ObjectID="_176304111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33086B" w:rsidR="00E16509" w:rsidRPr="00133525" w:rsidRDefault="00E16509" w:rsidP="00133525">
            <w:pPr>
              <w:pStyle w:val="FP"/>
              <w:jc w:val="center"/>
              <w:rPr>
                <w:noProof/>
                <w:sz w:val="18"/>
              </w:rPr>
            </w:pPr>
            <w:r w:rsidRPr="00133525">
              <w:rPr>
                <w:noProof/>
                <w:sz w:val="18"/>
              </w:rPr>
              <w:t xml:space="preserve">© </w:t>
            </w:r>
            <w:bookmarkStart w:id="12" w:name="copyrightDate"/>
            <w:r w:rsidRPr="00C248AB">
              <w:rPr>
                <w:noProof/>
                <w:sz w:val="18"/>
              </w:rPr>
              <w:t>2</w:t>
            </w:r>
            <w:r w:rsidR="008E2D68" w:rsidRPr="00C248AB">
              <w:rPr>
                <w:noProof/>
                <w:sz w:val="18"/>
              </w:rPr>
              <w:t>02</w:t>
            </w:r>
            <w:bookmarkEnd w:id="12"/>
            <w:r w:rsidR="006A6E58">
              <w:rPr>
                <w:noProof/>
                <w:sz w:val="18"/>
              </w:rPr>
              <w:t>3</w:t>
            </w:r>
            <w:r w:rsidRPr="00C248A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AA61F50" w14:textId="294EF96C" w:rsidR="003D2A87" w:rsidRDefault="004D3578">
      <w:pPr>
        <w:pStyle w:val="TOC1"/>
        <w:rPr>
          <w:rFonts w:asciiTheme="minorHAnsi" w:eastAsiaTheme="minorEastAsia" w:hAnsiTheme="minorHAnsi" w:cstheme="minorBidi"/>
          <w:noProof/>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3D2A87">
        <w:rPr>
          <w:noProof/>
        </w:rPr>
        <w:t>Foreword</w:t>
      </w:r>
      <w:r w:rsidR="003D2A87">
        <w:rPr>
          <w:noProof/>
        </w:rPr>
        <w:tab/>
      </w:r>
      <w:r w:rsidR="003D2A87">
        <w:rPr>
          <w:noProof/>
        </w:rPr>
        <w:fldChar w:fldCharType="begin"/>
      </w:r>
      <w:r w:rsidR="003D2A87">
        <w:rPr>
          <w:noProof/>
        </w:rPr>
        <w:instrText xml:space="preserve"> PAGEREF _Toc142468863 \h </w:instrText>
      </w:r>
      <w:r w:rsidR="003D2A87">
        <w:rPr>
          <w:noProof/>
        </w:rPr>
      </w:r>
      <w:r w:rsidR="003D2A87">
        <w:rPr>
          <w:noProof/>
        </w:rPr>
        <w:fldChar w:fldCharType="separate"/>
      </w:r>
      <w:r w:rsidR="003D2A87">
        <w:rPr>
          <w:noProof/>
        </w:rPr>
        <w:t>4</w:t>
      </w:r>
      <w:r w:rsidR="003D2A87">
        <w:rPr>
          <w:noProof/>
        </w:rPr>
        <w:fldChar w:fldCharType="end"/>
      </w:r>
    </w:p>
    <w:p w14:paraId="120C216F" w14:textId="6F9390CA"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Introduction</w:t>
      </w:r>
      <w:r>
        <w:rPr>
          <w:noProof/>
        </w:rPr>
        <w:tab/>
      </w:r>
      <w:r>
        <w:rPr>
          <w:noProof/>
        </w:rPr>
        <w:fldChar w:fldCharType="begin"/>
      </w:r>
      <w:r>
        <w:rPr>
          <w:noProof/>
        </w:rPr>
        <w:instrText xml:space="preserve"> PAGEREF _Toc142468864 \h </w:instrText>
      </w:r>
      <w:r>
        <w:rPr>
          <w:noProof/>
        </w:rPr>
      </w:r>
      <w:r>
        <w:rPr>
          <w:noProof/>
        </w:rPr>
        <w:fldChar w:fldCharType="separate"/>
      </w:r>
      <w:r>
        <w:rPr>
          <w:noProof/>
        </w:rPr>
        <w:t>5</w:t>
      </w:r>
      <w:r>
        <w:rPr>
          <w:noProof/>
        </w:rPr>
        <w:fldChar w:fldCharType="end"/>
      </w:r>
    </w:p>
    <w:p w14:paraId="766B678D" w14:textId="57D7A098"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_Toc142468865 \h </w:instrText>
      </w:r>
      <w:r>
        <w:rPr>
          <w:noProof/>
        </w:rPr>
      </w:r>
      <w:r>
        <w:rPr>
          <w:noProof/>
        </w:rPr>
        <w:fldChar w:fldCharType="separate"/>
      </w:r>
      <w:r>
        <w:rPr>
          <w:noProof/>
        </w:rPr>
        <w:t>6</w:t>
      </w:r>
      <w:r>
        <w:rPr>
          <w:noProof/>
        </w:rPr>
        <w:fldChar w:fldCharType="end"/>
      </w:r>
    </w:p>
    <w:p w14:paraId="11709053" w14:textId="71F8165F"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_Toc142468866 \h </w:instrText>
      </w:r>
      <w:r>
        <w:rPr>
          <w:noProof/>
        </w:rPr>
      </w:r>
      <w:r>
        <w:rPr>
          <w:noProof/>
        </w:rPr>
        <w:fldChar w:fldCharType="separate"/>
      </w:r>
      <w:r>
        <w:rPr>
          <w:noProof/>
        </w:rPr>
        <w:t>6</w:t>
      </w:r>
      <w:r>
        <w:rPr>
          <w:noProof/>
        </w:rPr>
        <w:fldChar w:fldCharType="end"/>
      </w:r>
    </w:p>
    <w:p w14:paraId="265D7C9F" w14:textId="6A7204D6"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_Toc142468867 \h </w:instrText>
      </w:r>
      <w:r>
        <w:rPr>
          <w:noProof/>
        </w:rPr>
      </w:r>
      <w:r>
        <w:rPr>
          <w:noProof/>
        </w:rPr>
        <w:fldChar w:fldCharType="separate"/>
      </w:r>
      <w:r>
        <w:rPr>
          <w:noProof/>
        </w:rPr>
        <w:t>6</w:t>
      </w:r>
      <w:r>
        <w:rPr>
          <w:noProof/>
        </w:rPr>
        <w:fldChar w:fldCharType="end"/>
      </w:r>
    </w:p>
    <w:p w14:paraId="6B82A9A4" w14:textId="2935E698"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Terms</w:t>
      </w:r>
      <w:r>
        <w:rPr>
          <w:noProof/>
        </w:rPr>
        <w:tab/>
      </w:r>
      <w:r>
        <w:rPr>
          <w:noProof/>
        </w:rPr>
        <w:fldChar w:fldCharType="begin"/>
      </w:r>
      <w:r>
        <w:rPr>
          <w:noProof/>
        </w:rPr>
        <w:instrText xml:space="preserve"> PAGEREF _Toc142468868 \h </w:instrText>
      </w:r>
      <w:r>
        <w:rPr>
          <w:noProof/>
        </w:rPr>
      </w:r>
      <w:r>
        <w:rPr>
          <w:noProof/>
        </w:rPr>
        <w:fldChar w:fldCharType="separate"/>
      </w:r>
      <w:r>
        <w:rPr>
          <w:noProof/>
        </w:rPr>
        <w:t>6</w:t>
      </w:r>
      <w:r>
        <w:rPr>
          <w:noProof/>
        </w:rPr>
        <w:fldChar w:fldCharType="end"/>
      </w:r>
    </w:p>
    <w:p w14:paraId="0EB2D62B" w14:textId="75DA9D2F"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Symbols</w:t>
      </w:r>
      <w:r>
        <w:rPr>
          <w:noProof/>
        </w:rPr>
        <w:tab/>
      </w:r>
      <w:r>
        <w:rPr>
          <w:noProof/>
        </w:rPr>
        <w:fldChar w:fldCharType="begin"/>
      </w:r>
      <w:r>
        <w:rPr>
          <w:noProof/>
        </w:rPr>
        <w:instrText xml:space="preserve"> PAGEREF _Toc142468869 \h </w:instrText>
      </w:r>
      <w:r>
        <w:rPr>
          <w:noProof/>
        </w:rPr>
      </w:r>
      <w:r>
        <w:rPr>
          <w:noProof/>
        </w:rPr>
        <w:fldChar w:fldCharType="separate"/>
      </w:r>
      <w:r>
        <w:rPr>
          <w:noProof/>
        </w:rPr>
        <w:t>6</w:t>
      </w:r>
      <w:r>
        <w:rPr>
          <w:noProof/>
        </w:rPr>
        <w:fldChar w:fldCharType="end"/>
      </w:r>
    </w:p>
    <w:p w14:paraId="7DCEDE26" w14:textId="6DB5332E"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3.3</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_Toc142468870 \h </w:instrText>
      </w:r>
      <w:r>
        <w:rPr>
          <w:noProof/>
        </w:rPr>
      </w:r>
      <w:r>
        <w:rPr>
          <w:noProof/>
        </w:rPr>
        <w:fldChar w:fldCharType="separate"/>
      </w:r>
      <w:r>
        <w:rPr>
          <w:noProof/>
        </w:rPr>
        <w:t>7</w:t>
      </w:r>
      <w:r>
        <w:rPr>
          <w:noProof/>
        </w:rPr>
        <w:fldChar w:fldCharType="end"/>
      </w:r>
    </w:p>
    <w:p w14:paraId="042D504B" w14:textId="6CEA46A5"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_Toc142468871 \h </w:instrText>
      </w:r>
      <w:r>
        <w:rPr>
          <w:noProof/>
        </w:rPr>
      </w:r>
      <w:r>
        <w:rPr>
          <w:noProof/>
        </w:rPr>
        <w:fldChar w:fldCharType="separate"/>
      </w:r>
      <w:r>
        <w:rPr>
          <w:noProof/>
        </w:rPr>
        <w:t>7</w:t>
      </w:r>
      <w:r>
        <w:rPr>
          <w:noProof/>
        </w:rPr>
        <w:fldChar w:fldCharType="end"/>
      </w:r>
    </w:p>
    <w:p w14:paraId="596E03B8" w14:textId="59E38FC3"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5</w:t>
      </w:r>
      <w:r>
        <w:rPr>
          <w:rFonts w:asciiTheme="minorHAnsi" w:eastAsiaTheme="minorEastAsia" w:hAnsiTheme="minorHAnsi" w:cstheme="minorBidi"/>
          <w:noProof/>
          <w:kern w:val="2"/>
          <w:szCs w:val="22"/>
          <w:lang w:val="en-US" w:eastAsia="zh-CN"/>
          <w14:ligatures w14:val="standardContextual"/>
        </w:rPr>
        <w:tab/>
      </w:r>
      <w:r>
        <w:rPr>
          <w:noProof/>
          <w:lang w:eastAsia="zh-TW"/>
        </w:rPr>
        <w:t xml:space="preserve">Common </w:t>
      </w:r>
      <w:r>
        <w:rPr>
          <w:noProof/>
        </w:rPr>
        <w:t>band agnostic aspects</w:t>
      </w:r>
      <w:r>
        <w:rPr>
          <w:noProof/>
        </w:rPr>
        <w:tab/>
      </w:r>
      <w:r>
        <w:rPr>
          <w:noProof/>
        </w:rPr>
        <w:fldChar w:fldCharType="begin"/>
      </w:r>
      <w:r>
        <w:rPr>
          <w:noProof/>
        </w:rPr>
        <w:instrText xml:space="preserve"> PAGEREF _Toc142468872 \h </w:instrText>
      </w:r>
      <w:r>
        <w:rPr>
          <w:noProof/>
        </w:rPr>
      </w:r>
      <w:r>
        <w:rPr>
          <w:noProof/>
        </w:rPr>
        <w:fldChar w:fldCharType="separate"/>
      </w:r>
      <w:r>
        <w:rPr>
          <w:noProof/>
        </w:rPr>
        <w:t>7</w:t>
      </w:r>
      <w:r>
        <w:rPr>
          <w:noProof/>
        </w:rPr>
        <w:fldChar w:fldCharType="end"/>
      </w:r>
    </w:p>
    <w:p w14:paraId="6C9185B4" w14:textId="3C6AB3D2"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TW"/>
        </w:rPr>
        <w:t>5</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System parameters</w:t>
      </w:r>
      <w:r>
        <w:rPr>
          <w:noProof/>
        </w:rPr>
        <w:tab/>
      </w:r>
      <w:r>
        <w:rPr>
          <w:noProof/>
        </w:rPr>
        <w:fldChar w:fldCharType="begin"/>
      </w:r>
      <w:r>
        <w:rPr>
          <w:noProof/>
        </w:rPr>
        <w:instrText xml:space="preserve"> PAGEREF _Toc142468873 \h </w:instrText>
      </w:r>
      <w:r>
        <w:rPr>
          <w:noProof/>
        </w:rPr>
      </w:r>
      <w:r>
        <w:rPr>
          <w:noProof/>
        </w:rPr>
        <w:fldChar w:fldCharType="separate"/>
      </w:r>
      <w:r>
        <w:rPr>
          <w:noProof/>
        </w:rPr>
        <w:t>7</w:t>
      </w:r>
      <w:r>
        <w:rPr>
          <w:noProof/>
        </w:rPr>
        <w:fldChar w:fldCharType="end"/>
      </w:r>
    </w:p>
    <w:p w14:paraId="25C33EC2" w14:textId="5C9EC42A"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6</w:t>
      </w:r>
      <w:r>
        <w:rPr>
          <w:rFonts w:asciiTheme="minorHAnsi" w:eastAsiaTheme="minorEastAsia" w:hAnsiTheme="minorHAnsi" w:cstheme="minorBidi"/>
          <w:noProof/>
          <w:kern w:val="2"/>
          <w:szCs w:val="22"/>
          <w:lang w:val="en-US" w:eastAsia="zh-CN"/>
          <w14:ligatures w14:val="standardContextual"/>
        </w:rPr>
        <w:tab/>
      </w:r>
      <w:r>
        <w:rPr>
          <w:noProof/>
        </w:rPr>
        <w:t>FDD band B254 (L+S band)</w:t>
      </w:r>
      <w:r>
        <w:rPr>
          <w:noProof/>
        </w:rPr>
        <w:tab/>
      </w:r>
      <w:r>
        <w:rPr>
          <w:noProof/>
        </w:rPr>
        <w:fldChar w:fldCharType="begin"/>
      </w:r>
      <w:r>
        <w:rPr>
          <w:noProof/>
        </w:rPr>
        <w:instrText xml:space="preserve"> PAGEREF _Toc142468874 \h </w:instrText>
      </w:r>
      <w:r>
        <w:rPr>
          <w:noProof/>
        </w:rPr>
      </w:r>
      <w:r>
        <w:rPr>
          <w:noProof/>
        </w:rPr>
        <w:fldChar w:fldCharType="separate"/>
      </w:r>
      <w:r>
        <w:rPr>
          <w:noProof/>
        </w:rPr>
        <w:t>7</w:t>
      </w:r>
      <w:r>
        <w:rPr>
          <w:noProof/>
        </w:rPr>
        <w:fldChar w:fldCharType="end"/>
      </w:r>
    </w:p>
    <w:p w14:paraId="4E4B4F66" w14:textId="58B56E55"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6.1</w:t>
      </w:r>
      <w:r>
        <w:rPr>
          <w:rFonts w:asciiTheme="minorHAnsi" w:eastAsiaTheme="minorEastAsia" w:hAnsiTheme="minorHAnsi" w:cstheme="minorBidi"/>
          <w:noProof/>
          <w:kern w:val="2"/>
          <w:sz w:val="22"/>
          <w:szCs w:val="22"/>
          <w:lang w:val="en-US" w:eastAsia="zh-CN"/>
          <w14:ligatures w14:val="standardContextual"/>
        </w:rPr>
        <w:tab/>
      </w:r>
      <w:r>
        <w:rPr>
          <w:noProof/>
        </w:rPr>
        <w:t>Regulation</w:t>
      </w:r>
      <w:r>
        <w:rPr>
          <w:noProof/>
        </w:rPr>
        <w:tab/>
      </w:r>
      <w:r>
        <w:rPr>
          <w:noProof/>
        </w:rPr>
        <w:fldChar w:fldCharType="begin"/>
      </w:r>
      <w:r>
        <w:rPr>
          <w:noProof/>
        </w:rPr>
        <w:instrText xml:space="preserve"> PAGEREF _Toc142468875 \h </w:instrText>
      </w:r>
      <w:r>
        <w:rPr>
          <w:noProof/>
        </w:rPr>
      </w:r>
      <w:r>
        <w:rPr>
          <w:noProof/>
        </w:rPr>
        <w:fldChar w:fldCharType="separate"/>
      </w:r>
      <w:r>
        <w:rPr>
          <w:noProof/>
        </w:rPr>
        <w:t>7</w:t>
      </w:r>
      <w:r>
        <w:rPr>
          <w:noProof/>
        </w:rPr>
        <w:fldChar w:fldCharType="end"/>
      </w:r>
    </w:p>
    <w:p w14:paraId="3A31DB5D" w14:textId="15C5EF3B"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6.2</w:t>
      </w:r>
      <w:r>
        <w:rPr>
          <w:rFonts w:asciiTheme="minorHAnsi" w:eastAsiaTheme="minorEastAsia" w:hAnsiTheme="minorHAnsi" w:cstheme="minorBidi"/>
          <w:noProof/>
          <w:kern w:val="2"/>
          <w:sz w:val="22"/>
          <w:szCs w:val="22"/>
          <w:lang w:val="en-US" w:eastAsia="zh-CN"/>
          <w14:ligatures w14:val="standardContextual"/>
        </w:rPr>
        <w:tab/>
      </w:r>
      <w:r>
        <w:rPr>
          <w:noProof/>
        </w:rPr>
        <w:t>UE requirements</w:t>
      </w:r>
      <w:r>
        <w:rPr>
          <w:noProof/>
        </w:rPr>
        <w:tab/>
      </w:r>
      <w:r>
        <w:rPr>
          <w:noProof/>
        </w:rPr>
        <w:fldChar w:fldCharType="begin"/>
      </w:r>
      <w:r>
        <w:rPr>
          <w:noProof/>
        </w:rPr>
        <w:instrText xml:space="preserve"> PAGEREF _Toc142468876 \h </w:instrText>
      </w:r>
      <w:r>
        <w:rPr>
          <w:noProof/>
        </w:rPr>
      </w:r>
      <w:r>
        <w:rPr>
          <w:noProof/>
        </w:rPr>
        <w:fldChar w:fldCharType="separate"/>
      </w:r>
      <w:r>
        <w:rPr>
          <w:noProof/>
        </w:rPr>
        <w:t>7</w:t>
      </w:r>
      <w:r>
        <w:rPr>
          <w:noProof/>
        </w:rPr>
        <w:fldChar w:fldCharType="end"/>
      </w:r>
    </w:p>
    <w:p w14:paraId="25B95A6D" w14:textId="4BCB500C" w:rsidR="003D2A87" w:rsidRDefault="003D2A87">
      <w:pPr>
        <w:pStyle w:val="TOC3"/>
        <w:rPr>
          <w:rFonts w:asciiTheme="minorHAnsi" w:eastAsiaTheme="minorEastAsia" w:hAnsiTheme="minorHAnsi" w:cstheme="minorBidi"/>
          <w:noProof/>
          <w:kern w:val="2"/>
          <w:sz w:val="22"/>
          <w:szCs w:val="22"/>
          <w:lang w:val="en-US" w:eastAsia="zh-CN"/>
          <w14:ligatures w14:val="standardContextual"/>
        </w:rPr>
      </w:pPr>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UE transmitter characteristics</w:t>
      </w:r>
      <w:r>
        <w:rPr>
          <w:noProof/>
        </w:rPr>
        <w:tab/>
      </w:r>
      <w:r>
        <w:rPr>
          <w:noProof/>
        </w:rPr>
        <w:fldChar w:fldCharType="begin"/>
      </w:r>
      <w:r>
        <w:rPr>
          <w:noProof/>
        </w:rPr>
        <w:instrText xml:space="preserve"> PAGEREF _Toc142468877 \h </w:instrText>
      </w:r>
      <w:r>
        <w:rPr>
          <w:noProof/>
        </w:rPr>
      </w:r>
      <w:r>
        <w:rPr>
          <w:noProof/>
        </w:rPr>
        <w:fldChar w:fldCharType="separate"/>
      </w:r>
      <w:r>
        <w:rPr>
          <w:noProof/>
        </w:rPr>
        <w:t>7</w:t>
      </w:r>
      <w:r>
        <w:rPr>
          <w:noProof/>
        </w:rPr>
        <w:fldChar w:fldCharType="end"/>
      </w:r>
    </w:p>
    <w:p w14:paraId="52CEC0B1" w14:textId="7BCAD7F8"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6.2.1.1</w:t>
      </w:r>
      <w:r>
        <w:rPr>
          <w:rFonts w:asciiTheme="minorHAnsi" w:eastAsiaTheme="minorEastAsia" w:hAnsiTheme="minorHAnsi" w:cstheme="minorBidi"/>
          <w:noProof/>
          <w:kern w:val="2"/>
          <w:sz w:val="22"/>
          <w:szCs w:val="22"/>
          <w:lang w:val="en-US" w:eastAsia="zh-CN"/>
          <w14:ligatures w14:val="standardContextual"/>
        </w:rPr>
        <w:tab/>
      </w:r>
      <w:r>
        <w:rPr>
          <w:noProof/>
        </w:rPr>
        <w:t>Maximum output power for category M1 and NB1/NB2</w:t>
      </w:r>
      <w:r>
        <w:rPr>
          <w:noProof/>
        </w:rPr>
        <w:tab/>
      </w:r>
      <w:r>
        <w:rPr>
          <w:noProof/>
        </w:rPr>
        <w:fldChar w:fldCharType="begin"/>
      </w:r>
      <w:r>
        <w:rPr>
          <w:noProof/>
        </w:rPr>
        <w:instrText xml:space="preserve"> PAGEREF _Toc142468878 \h </w:instrText>
      </w:r>
      <w:r>
        <w:rPr>
          <w:noProof/>
        </w:rPr>
      </w:r>
      <w:r>
        <w:rPr>
          <w:noProof/>
        </w:rPr>
        <w:fldChar w:fldCharType="separate"/>
      </w:r>
      <w:r>
        <w:rPr>
          <w:noProof/>
        </w:rPr>
        <w:t>7</w:t>
      </w:r>
      <w:r>
        <w:rPr>
          <w:noProof/>
        </w:rPr>
        <w:fldChar w:fldCharType="end"/>
      </w:r>
    </w:p>
    <w:p w14:paraId="60C32FE0" w14:textId="2CFC329A"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6.2.1.2</w:t>
      </w:r>
      <w:r>
        <w:rPr>
          <w:rFonts w:asciiTheme="minorHAnsi" w:eastAsiaTheme="minorEastAsia" w:hAnsiTheme="minorHAnsi" w:cstheme="minorBidi"/>
          <w:noProof/>
          <w:kern w:val="2"/>
          <w:sz w:val="22"/>
          <w:szCs w:val="22"/>
          <w:lang w:val="en-US" w:eastAsia="zh-CN"/>
          <w14:ligatures w14:val="standardContextual"/>
        </w:rPr>
        <w:tab/>
      </w:r>
      <w:r>
        <w:rPr>
          <w:noProof/>
        </w:rPr>
        <w:t>Emission requirements and NS values</w:t>
      </w:r>
      <w:r>
        <w:rPr>
          <w:noProof/>
        </w:rPr>
        <w:tab/>
      </w:r>
      <w:r>
        <w:rPr>
          <w:noProof/>
        </w:rPr>
        <w:fldChar w:fldCharType="begin"/>
      </w:r>
      <w:r>
        <w:rPr>
          <w:noProof/>
        </w:rPr>
        <w:instrText xml:space="preserve"> PAGEREF _Toc142468879 \h </w:instrText>
      </w:r>
      <w:r>
        <w:rPr>
          <w:noProof/>
        </w:rPr>
      </w:r>
      <w:r>
        <w:rPr>
          <w:noProof/>
        </w:rPr>
        <w:fldChar w:fldCharType="separate"/>
      </w:r>
      <w:r>
        <w:rPr>
          <w:noProof/>
        </w:rPr>
        <w:t>7</w:t>
      </w:r>
      <w:r>
        <w:rPr>
          <w:noProof/>
        </w:rPr>
        <w:fldChar w:fldCharType="end"/>
      </w:r>
    </w:p>
    <w:p w14:paraId="3B107B98" w14:textId="4B16CF97" w:rsidR="003D2A87" w:rsidRDefault="003D2A87">
      <w:pPr>
        <w:pStyle w:val="TOC3"/>
        <w:rPr>
          <w:rFonts w:asciiTheme="minorHAnsi" w:eastAsiaTheme="minorEastAsia" w:hAnsiTheme="minorHAnsi" w:cstheme="minorBidi"/>
          <w:noProof/>
          <w:kern w:val="2"/>
          <w:sz w:val="22"/>
          <w:szCs w:val="22"/>
          <w:lang w:val="en-US" w:eastAsia="zh-CN"/>
          <w14:ligatures w14:val="standardContextual"/>
        </w:rPr>
      </w:pPr>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UE receiver characteristics</w:t>
      </w:r>
      <w:r>
        <w:rPr>
          <w:noProof/>
        </w:rPr>
        <w:tab/>
      </w:r>
      <w:r>
        <w:rPr>
          <w:noProof/>
        </w:rPr>
        <w:fldChar w:fldCharType="begin"/>
      </w:r>
      <w:r>
        <w:rPr>
          <w:noProof/>
        </w:rPr>
        <w:instrText xml:space="preserve"> PAGEREF _Toc142468880 \h </w:instrText>
      </w:r>
      <w:r>
        <w:rPr>
          <w:noProof/>
        </w:rPr>
      </w:r>
      <w:r>
        <w:rPr>
          <w:noProof/>
        </w:rPr>
        <w:fldChar w:fldCharType="separate"/>
      </w:r>
      <w:r>
        <w:rPr>
          <w:noProof/>
        </w:rPr>
        <w:t>7</w:t>
      </w:r>
      <w:r>
        <w:rPr>
          <w:noProof/>
        </w:rPr>
        <w:fldChar w:fldCharType="end"/>
      </w:r>
    </w:p>
    <w:p w14:paraId="02623A2F" w14:textId="6FFABF20"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Reference sensitivity for category M1 and NB1/NB2</w:t>
      </w:r>
      <w:r>
        <w:rPr>
          <w:noProof/>
        </w:rPr>
        <w:tab/>
      </w:r>
      <w:r>
        <w:rPr>
          <w:noProof/>
        </w:rPr>
        <w:fldChar w:fldCharType="begin"/>
      </w:r>
      <w:r>
        <w:rPr>
          <w:noProof/>
        </w:rPr>
        <w:instrText xml:space="preserve"> PAGEREF _Toc142468881 \h </w:instrText>
      </w:r>
      <w:r>
        <w:rPr>
          <w:noProof/>
        </w:rPr>
      </w:r>
      <w:r>
        <w:rPr>
          <w:noProof/>
        </w:rPr>
        <w:fldChar w:fldCharType="separate"/>
      </w:r>
      <w:r>
        <w:rPr>
          <w:noProof/>
        </w:rPr>
        <w:t>7</w:t>
      </w:r>
      <w:r>
        <w:rPr>
          <w:noProof/>
        </w:rPr>
        <w:fldChar w:fldCharType="end"/>
      </w:r>
    </w:p>
    <w:p w14:paraId="0D5EC6E3" w14:textId="722B458F" w:rsidR="003D2A87" w:rsidRDefault="003D2A87">
      <w:pPr>
        <w:pStyle w:val="TOC4"/>
        <w:rPr>
          <w:rFonts w:asciiTheme="minorHAnsi" w:eastAsiaTheme="minorEastAsia" w:hAnsiTheme="minorHAnsi" w:cstheme="minorBidi"/>
          <w:noProof/>
          <w:kern w:val="2"/>
          <w:sz w:val="22"/>
          <w:szCs w:val="22"/>
          <w:lang w:val="en-US" w:eastAsia="zh-CN"/>
          <w14:ligatures w14:val="standardContextual"/>
        </w:rPr>
      </w:pPr>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Blocking requirements</w:t>
      </w:r>
      <w:r>
        <w:rPr>
          <w:noProof/>
        </w:rPr>
        <w:tab/>
      </w:r>
      <w:r>
        <w:rPr>
          <w:noProof/>
        </w:rPr>
        <w:fldChar w:fldCharType="begin"/>
      </w:r>
      <w:r>
        <w:rPr>
          <w:noProof/>
        </w:rPr>
        <w:instrText xml:space="preserve"> PAGEREF _Toc142468882 \h </w:instrText>
      </w:r>
      <w:r>
        <w:rPr>
          <w:noProof/>
        </w:rPr>
      </w:r>
      <w:r>
        <w:rPr>
          <w:noProof/>
        </w:rPr>
        <w:fldChar w:fldCharType="separate"/>
      </w:r>
      <w:r>
        <w:rPr>
          <w:noProof/>
        </w:rPr>
        <w:t>7</w:t>
      </w:r>
      <w:r>
        <w:rPr>
          <w:noProof/>
        </w:rPr>
        <w:fldChar w:fldCharType="end"/>
      </w:r>
    </w:p>
    <w:p w14:paraId="0800B395" w14:textId="31EA485C" w:rsidR="003D2A87" w:rsidRDefault="003D2A87">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BS requirements</w:t>
      </w:r>
      <w:r>
        <w:rPr>
          <w:noProof/>
        </w:rPr>
        <w:tab/>
      </w:r>
      <w:r>
        <w:rPr>
          <w:noProof/>
        </w:rPr>
        <w:fldChar w:fldCharType="begin"/>
      </w:r>
      <w:r>
        <w:rPr>
          <w:noProof/>
        </w:rPr>
        <w:instrText xml:space="preserve"> PAGEREF _Toc142468883 \h </w:instrText>
      </w:r>
      <w:r>
        <w:rPr>
          <w:noProof/>
        </w:rPr>
      </w:r>
      <w:r>
        <w:rPr>
          <w:noProof/>
        </w:rPr>
        <w:fldChar w:fldCharType="separate"/>
      </w:r>
      <w:r>
        <w:rPr>
          <w:noProof/>
        </w:rPr>
        <w:t>7</w:t>
      </w:r>
      <w:r>
        <w:rPr>
          <w:noProof/>
        </w:rPr>
        <w:fldChar w:fldCharType="end"/>
      </w:r>
    </w:p>
    <w:p w14:paraId="1DF61FB1" w14:textId="36E2EFEE" w:rsidR="003D2A87" w:rsidRDefault="003D2A87">
      <w:pPr>
        <w:pStyle w:val="TOC1"/>
        <w:rPr>
          <w:rFonts w:asciiTheme="minorHAnsi" w:eastAsiaTheme="minorEastAsia" w:hAnsiTheme="minorHAnsi" w:cstheme="minorBidi"/>
          <w:noProof/>
          <w:kern w:val="2"/>
          <w:szCs w:val="22"/>
          <w:lang w:val="en-US" w:eastAsia="zh-CN"/>
          <w14:ligatures w14:val="standardContextual"/>
        </w:rPr>
      </w:pPr>
      <w:r>
        <w:rPr>
          <w:noProof/>
        </w:rPr>
        <w:t>7</w:t>
      </w:r>
      <w:r>
        <w:rPr>
          <w:noProof/>
        </w:rPr>
        <w:tab/>
      </w:r>
      <w:r>
        <w:rPr>
          <w:noProof/>
        </w:rPr>
        <w:fldChar w:fldCharType="begin"/>
      </w:r>
      <w:r>
        <w:rPr>
          <w:noProof/>
        </w:rPr>
        <w:instrText xml:space="preserve"> PAGEREF _Toc142468884 \h </w:instrText>
      </w:r>
      <w:r>
        <w:rPr>
          <w:noProof/>
        </w:rPr>
      </w:r>
      <w:r>
        <w:rPr>
          <w:noProof/>
        </w:rPr>
        <w:fldChar w:fldCharType="separate"/>
      </w:r>
      <w:r>
        <w:rPr>
          <w:noProof/>
        </w:rPr>
        <w:t>8</w:t>
      </w:r>
      <w:r>
        <w:rPr>
          <w:noProof/>
        </w:rPr>
        <w:fldChar w:fldCharType="end"/>
      </w:r>
    </w:p>
    <w:p w14:paraId="062A847F" w14:textId="7C280785" w:rsidR="003D2A87" w:rsidRDefault="003D2A87">
      <w:pPr>
        <w:pStyle w:val="TOC1"/>
        <w:rPr>
          <w:rFonts w:asciiTheme="minorHAnsi" w:eastAsiaTheme="minorEastAsia" w:hAnsiTheme="minorHAnsi" w:cstheme="minorBidi"/>
          <w:noProof/>
          <w:kern w:val="2"/>
          <w:szCs w:val="22"/>
          <w:lang w:val="en-US" w:eastAsia="zh-CN"/>
          <w14:ligatures w14:val="standardContextual"/>
        </w:rPr>
      </w:pPr>
      <w:r w:rsidRPr="006D7B2B">
        <w:rPr>
          <w:noProof/>
          <w:color w:val="000000" w:themeColor="text1"/>
        </w:rPr>
        <w:t>Annex &lt;A&gt;:</w:t>
      </w:r>
      <w:r>
        <w:rPr>
          <w:noProof/>
        </w:rPr>
        <w:tab/>
      </w:r>
      <w:r>
        <w:rPr>
          <w:noProof/>
        </w:rPr>
        <w:fldChar w:fldCharType="begin"/>
      </w:r>
      <w:r>
        <w:rPr>
          <w:noProof/>
        </w:rPr>
        <w:instrText xml:space="preserve"> PAGEREF _Toc142468885 \h </w:instrText>
      </w:r>
      <w:r>
        <w:rPr>
          <w:noProof/>
        </w:rPr>
      </w:r>
      <w:r>
        <w:rPr>
          <w:noProof/>
        </w:rPr>
        <w:fldChar w:fldCharType="separate"/>
      </w:r>
      <w:r>
        <w:rPr>
          <w:noProof/>
        </w:rPr>
        <w:t>8</w:t>
      </w:r>
      <w:r>
        <w:rPr>
          <w:noProof/>
        </w:rPr>
        <w:fldChar w:fldCharType="end"/>
      </w:r>
    </w:p>
    <w:p w14:paraId="0B9E3498" w14:textId="2829C2A5"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9" w:history="1">
        <w:r w:rsidR="0074026F" w:rsidRPr="0074026F">
          <w:rPr>
            <w:rStyle w:val="Hyperlink"/>
          </w:rPr>
          <w:t>3GPP TS 21.801</w:t>
        </w:r>
      </w:hyperlink>
      <w:r w:rsidR="0074026F">
        <w:t xml:space="preserve"> supplemented by the 3GPP web page </w:t>
      </w:r>
      <w:hyperlink r:id="rId20"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15" w:name="foreword"/>
      <w:bookmarkStart w:id="16" w:name="_Toc142468863"/>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77777777" w:rsidR="00080512" w:rsidRPr="004D3578" w:rsidRDefault="00080512">
      <w:r w:rsidRPr="004D3578">
        <w:t>This Techn</w:t>
      </w:r>
      <w:r w:rsidRPr="00D907EF">
        <w:t xml:space="preserve">ical </w:t>
      </w:r>
      <w:bookmarkStart w:id="17" w:name="spectype3"/>
      <w:proofErr w:type="spellStart"/>
      <w:r w:rsidRPr="00D907EF">
        <w:t>Specification</w:t>
      </w:r>
      <w:r w:rsidR="00602AEA" w:rsidRPr="00D907EF">
        <w:t>|Report</w:t>
      </w:r>
      <w:bookmarkEnd w:id="17"/>
      <w:proofErr w:type="spellEnd"/>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42468864"/>
      <w:bookmarkEnd w:id="18"/>
      <w:r w:rsidRPr="004D3578">
        <w:t>Introduction</w:t>
      </w:r>
      <w:bookmarkEnd w:id="19"/>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20" w:name="scope"/>
      <w:bookmarkStart w:id="21" w:name="_Toc142468865"/>
      <w:bookmarkEnd w:id="20"/>
      <w:r w:rsidRPr="004D3578">
        <w:lastRenderedPageBreak/>
        <w:t>1</w:t>
      </w:r>
      <w:r w:rsidRPr="004D3578">
        <w:tab/>
        <w:t>Scope</w:t>
      </w:r>
      <w:bookmarkEnd w:id="21"/>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2" w:name="references"/>
      <w:bookmarkStart w:id="23" w:name="_Toc142468866"/>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Pr="006A6E58"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4" w:name="definitions"/>
      <w:bookmarkStart w:id="25" w:name="_Toc142468867"/>
      <w:bookmarkEnd w:id="24"/>
      <w:r w:rsidRPr="004D3578">
        <w:t>3</w:t>
      </w:r>
      <w:r w:rsidRPr="004D3578">
        <w:tab/>
        <w:t>Definitions</w:t>
      </w:r>
      <w:r w:rsidR="00602AEA">
        <w:t xml:space="preserve"> of terms, symbols and abbreviations</w:t>
      </w:r>
      <w:bookmarkEnd w:id="2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42468868"/>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42468869"/>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42468870"/>
      <w:r w:rsidRPr="004D3578">
        <w:lastRenderedPageBreak/>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EA365ED" w14:textId="07403B4B" w:rsidR="00080512" w:rsidRDefault="00080512" w:rsidP="007A69BF">
      <w:pPr>
        <w:pStyle w:val="EW"/>
      </w:pPr>
      <w:r w:rsidRPr="004D3578">
        <w:t>&lt;</w:t>
      </w:r>
      <w:r w:rsidR="00D76048">
        <w:t>ABBREVIATION</w:t>
      </w:r>
      <w:r w:rsidRPr="004D3578">
        <w:t>&gt;</w:t>
      </w:r>
      <w:r w:rsidRPr="004D3578">
        <w:tab/>
        <w:t>&lt;</w:t>
      </w:r>
      <w:r w:rsidR="00D76048">
        <w:t>Expansion</w:t>
      </w:r>
      <w:r w:rsidRPr="004D3578">
        <w:t>&gt;</w:t>
      </w:r>
    </w:p>
    <w:p w14:paraId="08C1773C" w14:textId="4DE0A6DB" w:rsidR="00A650E8" w:rsidRDefault="00A650E8" w:rsidP="007A69BF">
      <w:pPr>
        <w:pStyle w:val="EW"/>
        <w:ind w:left="0" w:firstLine="0"/>
      </w:pPr>
    </w:p>
    <w:p w14:paraId="3E6DF8B9" w14:textId="77777777" w:rsidR="00A650E8" w:rsidRDefault="00A650E8" w:rsidP="00A650E8"/>
    <w:p w14:paraId="67F034EB" w14:textId="6C4B8ECC" w:rsidR="0076128F" w:rsidRDefault="0076128F" w:rsidP="0076128F">
      <w:pPr>
        <w:pStyle w:val="Heading1"/>
        <w:pBdr>
          <w:top w:val="none" w:sz="0" w:space="0" w:color="auto"/>
        </w:pBdr>
      </w:pPr>
      <w:bookmarkStart w:id="29" w:name="_Toc111062004"/>
      <w:bookmarkStart w:id="30" w:name="_Toc142468871"/>
      <w:r w:rsidRPr="0002348A">
        <w:t>4</w:t>
      </w:r>
      <w:r w:rsidRPr="0002348A">
        <w:tab/>
      </w:r>
      <w:bookmarkEnd w:id="29"/>
      <w:r w:rsidR="007562A0">
        <w:t>Background</w:t>
      </w:r>
      <w:bookmarkEnd w:id="30"/>
    </w:p>
    <w:p w14:paraId="0CD4874A" w14:textId="25DF44BF" w:rsidR="0076128F" w:rsidRDefault="00DA100E" w:rsidP="0076128F">
      <w:r>
        <w:t xml:space="preserve">In 3GPP RAN#99 meeting, </w:t>
      </w:r>
      <w:r w:rsidR="00F046F5">
        <w:t>for fulfilling market de</w:t>
      </w:r>
      <w:r w:rsidR="00F046F5">
        <w:rPr>
          <w:lang w:eastAsia="zh-TW"/>
        </w:rPr>
        <w:t>mand</w:t>
      </w:r>
      <w:r w:rsidR="001B60F4">
        <w:t xml:space="preserve">, </w:t>
      </w:r>
      <w:r>
        <w:t xml:space="preserve">the new spectrum WI to add support for a new </w:t>
      </w:r>
      <w:r w:rsidR="00F046F5">
        <w:t xml:space="preserve">IoT </w:t>
      </w:r>
      <w:r>
        <w:t xml:space="preserve">NTN band with the </w:t>
      </w:r>
      <w:r w:rsidR="001B60F4">
        <w:t>D</w:t>
      </w:r>
      <w:r>
        <w:t>L part on the S-band (2500MHz) and the UL part on the L-band (1600MHz)</w:t>
      </w:r>
      <w:r w:rsidRPr="00DA100E">
        <w:t xml:space="preserve"> </w:t>
      </w:r>
      <w:r w:rsidR="001B60F4">
        <w:t xml:space="preserve">was </w:t>
      </w:r>
      <w:r>
        <w:t xml:space="preserve">agreed. Secondly, another new </w:t>
      </w:r>
      <w:r w:rsidR="006415D8">
        <w:t xml:space="preserve">IoT NTN </w:t>
      </w:r>
      <w:r>
        <w:t xml:space="preserve">spectrum WI for the extend- L band </w:t>
      </w:r>
      <w:r w:rsidR="00F046F5">
        <w:t>was</w:t>
      </w:r>
      <w:r>
        <w:t xml:space="preserve"> agreed as well. </w:t>
      </w:r>
      <w:r w:rsidR="00F046F5">
        <w:t>I</w:t>
      </w:r>
      <w:r w:rsidR="00B6018F">
        <w:t xml:space="preserve">ntroduction </w:t>
      </w:r>
      <w:r w:rsidR="003227B3">
        <w:t>and specifying requirements of</w:t>
      </w:r>
      <w:r w:rsidR="00043F42">
        <w:t xml:space="preserve"> </w:t>
      </w:r>
      <w:r w:rsidR="00F046F5">
        <w:t>more</w:t>
      </w:r>
      <w:r w:rsidR="00B6018F">
        <w:t xml:space="preserve"> NTN IoT bands </w:t>
      </w:r>
      <w:r w:rsidR="00F046F5">
        <w:t xml:space="preserve">is expected and </w:t>
      </w:r>
      <w:r w:rsidR="0079634D">
        <w:t>can be</w:t>
      </w:r>
      <w:r w:rsidR="00F046F5">
        <w:t xml:space="preserve"> </w:t>
      </w:r>
      <w:r w:rsidR="00B6018F">
        <w:t>requested</w:t>
      </w:r>
      <w:r w:rsidR="00F046F5">
        <w:t xml:space="preserve"> if necessary</w:t>
      </w:r>
      <w:r w:rsidR="00B6018F">
        <w:t xml:space="preserve">.  </w:t>
      </w:r>
    </w:p>
    <w:p w14:paraId="4D2125E6" w14:textId="088D3AA7" w:rsidR="00766ED6" w:rsidRDefault="00766ED6" w:rsidP="00766ED6">
      <w:pPr>
        <w:pStyle w:val="Heading1"/>
        <w:pBdr>
          <w:top w:val="none" w:sz="0" w:space="0" w:color="auto"/>
        </w:pBdr>
      </w:pPr>
      <w:bookmarkStart w:id="31" w:name="_Toc142468872"/>
      <w:r>
        <w:t>5</w:t>
      </w:r>
      <w:r w:rsidRPr="0002348A">
        <w:tab/>
      </w:r>
      <w:r>
        <w:rPr>
          <w:rFonts w:hint="eastAsia"/>
          <w:lang w:eastAsia="zh-TW"/>
        </w:rPr>
        <w:t>Co</w:t>
      </w:r>
      <w:r>
        <w:rPr>
          <w:lang w:eastAsia="zh-TW"/>
        </w:rPr>
        <w:t xml:space="preserve">mmon </w:t>
      </w:r>
      <w:r>
        <w:t>band agnostic aspects</w:t>
      </w:r>
      <w:bookmarkEnd w:id="31"/>
    </w:p>
    <w:p w14:paraId="5901C090" w14:textId="15E5D099" w:rsidR="00FE7FA0" w:rsidRDefault="00FE7FA0" w:rsidP="00FE7FA0">
      <w:pPr>
        <w:pStyle w:val="Heading2"/>
      </w:pPr>
      <w:bookmarkStart w:id="32" w:name="_Toc142468873"/>
      <w:r>
        <w:rPr>
          <w:lang w:eastAsia="zh-TW"/>
        </w:rPr>
        <w:t>5</w:t>
      </w:r>
      <w:r>
        <w:t>.1</w:t>
      </w:r>
      <w:r>
        <w:tab/>
        <w:t>System parameters</w:t>
      </w:r>
      <w:bookmarkEnd w:id="32"/>
    </w:p>
    <w:p w14:paraId="1E26DEAE" w14:textId="2C2C8F8F" w:rsidR="00CE618D" w:rsidRDefault="00CE618D" w:rsidP="00CE618D">
      <w:pPr>
        <w:pStyle w:val="Heading3"/>
      </w:pPr>
      <w:r>
        <w:t>5.1.1</w:t>
      </w:r>
      <w:r>
        <w:tab/>
        <w:t>Operating bands</w:t>
      </w:r>
    </w:p>
    <w:p w14:paraId="5502EC66" w14:textId="3665F2D2" w:rsidR="00CE618D" w:rsidRDefault="00CE618D" w:rsidP="00CE618D">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8570EC">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29"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8570EC">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proofErr w:type="spellStart"/>
            <w:r>
              <w:rPr>
                <w:rFonts w:cs="Arial"/>
              </w:rPr>
              <w:t>F</w:t>
            </w:r>
            <w:r>
              <w:rPr>
                <w:rFonts w:cs="Arial"/>
                <w:vertAlign w:val="subscript"/>
              </w:rPr>
              <w:t>UL_low</w:t>
            </w:r>
            <w:proofErr w:type="spellEnd"/>
            <w:r>
              <w:rPr>
                <w:rFonts w:cs="Arial"/>
              </w:rPr>
              <w:t xml:space="preserve">   –  </w:t>
            </w:r>
            <w:proofErr w:type="spellStart"/>
            <w:r>
              <w:rPr>
                <w:rFonts w:cs="Arial"/>
              </w:rPr>
              <w:t>F</w:t>
            </w:r>
            <w:r>
              <w:rPr>
                <w:rFonts w:cs="Arial"/>
                <w:vertAlign w:val="subscript"/>
              </w:rPr>
              <w:t>UL_high</w:t>
            </w:r>
            <w:proofErr w:type="spellEnd"/>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proofErr w:type="spellStart"/>
            <w:r>
              <w:rPr>
                <w:rFonts w:cs="Arial"/>
              </w:rPr>
              <w:t>F</w:t>
            </w:r>
            <w:r>
              <w:rPr>
                <w:rFonts w:cs="Arial"/>
                <w:vertAlign w:val="subscript"/>
              </w:rPr>
              <w:t>DL_low</w:t>
            </w:r>
            <w:proofErr w:type="spellEnd"/>
            <w:r>
              <w:rPr>
                <w:rFonts w:cs="Arial"/>
              </w:rPr>
              <w:t xml:space="preserve">  –  </w:t>
            </w:r>
            <w:proofErr w:type="spellStart"/>
            <w:r>
              <w:rPr>
                <w:rFonts w:cs="Arial"/>
              </w:rPr>
              <w:t>F</w:t>
            </w:r>
            <w:r>
              <w:rPr>
                <w:rFonts w:cs="Arial"/>
                <w:vertAlign w:val="subscript"/>
              </w:rPr>
              <w:t>DL_high</w:t>
            </w:r>
            <w:proofErr w:type="spellEnd"/>
          </w:p>
        </w:tc>
        <w:tc>
          <w:tcPr>
            <w:tcW w:w="1629"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8570EC">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29"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r>
        <w:t>5.1.2</w:t>
      </w:r>
      <w:r>
        <w:tab/>
      </w:r>
      <w:r>
        <w:tab/>
        <w:t>Channel arrangements</w:t>
      </w:r>
    </w:p>
    <w:p w14:paraId="09B631AE" w14:textId="5D2D0B71" w:rsidR="003C1C70" w:rsidRDefault="00E92C9D" w:rsidP="006A6E58">
      <w:pPr>
        <w:pStyle w:val="Heading4"/>
      </w:pPr>
      <w:r>
        <w:t>5.1.2.1      Channel arrangement for category M1</w:t>
      </w:r>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proofErr w:type="spellStart"/>
            <w:r>
              <w:t>ΔF</w:t>
            </w:r>
            <w:r>
              <w:rPr>
                <w:vertAlign w:val="subscript"/>
              </w:rPr>
              <w:t>Raster</w:t>
            </w:r>
            <w:proofErr w:type="spellEnd"/>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proofErr w:type="spellStart"/>
            <w:r>
              <w:rPr>
                <w:rFonts w:cs="Arial"/>
              </w:rPr>
              <w:t>F</w:t>
            </w:r>
            <w:r>
              <w:rPr>
                <w:rFonts w:cs="Arial"/>
                <w:vertAlign w:val="subscript"/>
              </w:rPr>
              <w:t>DL_low</w:t>
            </w:r>
            <w:proofErr w:type="spellEnd"/>
            <w:r>
              <w:rPr>
                <w:rFonts w:cs="Arial"/>
                <w:vertAlign w:val="subscript"/>
              </w:rPr>
              <w:t xml:space="preserve"> </w:t>
            </w:r>
            <w:r>
              <w:rPr>
                <w:rFonts w:cs="Arial"/>
              </w:rPr>
              <w:t>(MHz)</w:t>
            </w:r>
          </w:p>
        </w:tc>
        <w:tc>
          <w:tcPr>
            <w:tcW w:w="1134" w:type="dxa"/>
          </w:tcPr>
          <w:p w14:paraId="1D3F94FA" w14:textId="77777777" w:rsidR="00917746" w:rsidRDefault="00917746" w:rsidP="00540D89">
            <w:pPr>
              <w:pStyle w:val="TAH"/>
              <w:rPr>
                <w:rFonts w:cs="Arial"/>
              </w:rPr>
            </w:pPr>
            <w:proofErr w:type="spellStart"/>
            <w:r>
              <w:rPr>
                <w:rFonts w:cs="Arial"/>
              </w:rPr>
              <w:t>N</w:t>
            </w:r>
            <w:r>
              <w:rPr>
                <w:rFonts w:cs="Arial"/>
                <w:vertAlign w:val="subscript"/>
              </w:rPr>
              <w:t>Offs</w:t>
            </w:r>
            <w:proofErr w:type="spellEnd"/>
            <w:r>
              <w:rPr>
                <w:rFonts w:cs="Arial"/>
                <w:vertAlign w:val="subscript"/>
              </w:rPr>
              <w:t>-DL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proofErr w:type="spellStart"/>
            <w:r>
              <w:rPr>
                <w:rFonts w:cs="Arial"/>
              </w:rPr>
              <w:t>F</w:t>
            </w:r>
            <w:r>
              <w:rPr>
                <w:rFonts w:cs="Arial"/>
                <w:vertAlign w:val="subscript"/>
              </w:rPr>
              <w:t>UL_low</w:t>
            </w:r>
            <w:proofErr w:type="spellEnd"/>
            <w:r>
              <w:rPr>
                <w:rFonts w:cs="Arial"/>
                <w:vertAlign w:val="subscript"/>
              </w:rPr>
              <w:t xml:space="preserve"> </w:t>
            </w:r>
            <w:r>
              <w:rPr>
                <w:rFonts w:cs="Arial"/>
              </w:rPr>
              <w:t>(MHz)</w:t>
            </w:r>
          </w:p>
        </w:tc>
        <w:tc>
          <w:tcPr>
            <w:tcW w:w="850" w:type="dxa"/>
          </w:tcPr>
          <w:p w14:paraId="7E261291" w14:textId="77777777" w:rsidR="00917746" w:rsidRDefault="00917746" w:rsidP="00540D89">
            <w:pPr>
              <w:pStyle w:val="TAH"/>
              <w:rPr>
                <w:rFonts w:cs="Arial"/>
              </w:rPr>
            </w:pPr>
            <w:proofErr w:type="spellStart"/>
            <w:r>
              <w:rPr>
                <w:rFonts w:cs="Arial"/>
              </w:rPr>
              <w:t>N</w:t>
            </w:r>
            <w:r>
              <w:rPr>
                <w:rFonts w:cs="Arial"/>
                <w:vertAlign w:val="subscript"/>
              </w:rPr>
              <w:t>Offs</w:t>
            </w:r>
            <w:proofErr w:type="spellEnd"/>
            <w:r>
              <w:rPr>
                <w:rFonts w:cs="Arial"/>
                <w:vertAlign w:val="subscript"/>
              </w:rPr>
              <w:t>-UL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bl>
    <w:p w14:paraId="5A5870C9" w14:textId="77777777" w:rsidR="00E92C9D" w:rsidRDefault="00E92C9D"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bl>
    <w:p w14:paraId="3A282C4B" w14:textId="77777777" w:rsidR="00917746" w:rsidRDefault="00917746" w:rsidP="00CE618D"/>
    <w:p w14:paraId="5031FB89" w14:textId="77777777" w:rsidR="003C1C70" w:rsidRPr="00CE618D" w:rsidRDefault="003C1C70" w:rsidP="00CE618D"/>
    <w:p w14:paraId="03DC08AA" w14:textId="298CE589" w:rsidR="00BB7D80" w:rsidRDefault="00BB7D80" w:rsidP="00FF01BB">
      <w:pPr>
        <w:pStyle w:val="Heading1"/>
        <w:pBdr>
          <w:top w:val="none" w:sz="0" w:space="0" w:color="auto"/>
        </w:pBdr>
      </w:pPr>
      <w:bookmarkStart w:id="33" w:name="_Toc142468874"/>
      <w:r>
        <w:t>6</w:t>
      </w:r>
      <w:r w:rsidRPr="0002348A">
        <w:tab/>
      </w:r>
      <w:r>
        <w:t xml:space="preserve">FDD band </w:t>
      </w:r>
      <w:r w:rsidR="006471F7">
        <w:t>B254</w:t>
      </w:r>
      <w:r>
        <w:t xml:space="preserve"> (L+S band)</w:t>
      </w:r>
      <w:bookmarkEnd w:id="33"/>
    </w:p>
    <w:p w14:paraId="79CF8CE6" w14:textId="6AF2186E" w:rsidR="00124E46" w:rsidRDefault="00F36AD3" w:rsidP="00124E46">
      <w:pPr>
        <w:pStyle w:val="Heading2"/>
      </w:pPr>
      <w:bookmarkStart w:id="34" w:name="_Toc142468875"/>
      <w:r>
        <w:t>6</w:t>
      </w:r>
      <w:r w:rsidR="00124E46">
        <w:t>.</w:t>
      </w:r>
      <w:r>
        <w:t>1</w:t>
      </w:r>
      <w:r w:rsidR="00124E46">
        <w:tab/>
        <w:t>Regulation</w:t>
      </w:r>
      <w:bookmarkEnd w:id="34"/>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35" w:name="_Toc142468876"/>
      <w:r>
        <w:t>6.2</w:t>
      </w:r>
      <w:r>
        <w:tab/>
        <w:t>UE requirements</w:t>
      </w:r>
      <w:bookmarkEnd w:id="35"/>
    </w:p>
    <w:p w14:paraId="24BD20CD" w14:textId="2802DA7E" w:rsidR="00CA7BEC" w:rsidRDefault="00F36AD3" w:rsidP="00CA7BEC">
      <w:pPr>
        <w:pStyle w:val="Heading3"/>
      </w:pPr>
      <w:bookmarkStart w:id="36" w:name="_Toc142468877"/>
      <w:r>
        <w:t>6</w:t>
      </w:r>
      <w:r w:rsidR="00CA7BEC" w:rsidRPr="00F531C7">
        <w:t>.2.</w:t>
      </w:r>
      <w:r>
        <w:t>1</w:t>
      </w:r>
      <w:r w:rsidR="00CA7BEC" w:rsidRPr="00F531C7">
        <w:tab/>
        <w:t>UE transmitter characteristics</w:t>
      </w:r>
      <w:bookmarkEnd w:id="36"/>
    </w:p>
    <w:p w14:paraId="6722A502" w14:textId="33ADDB0E" w:rsidR="006C40D4" w:rsidRDefault="00F36AD3" w:rsidP="006C40D4">
      <w:pPr>
        <w:pStyle w:val="Heading4"/>
      </w:pPr>
      <w:bookmarkStart w:id="37" w:name="_Toc142468878"/>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37"/>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r>
            <w:proofErr w:type="spellStart"/>
            <w:r>
              <w:rPr>
                <w:rFonts w:cs="Arial"/>
              </w:rPr>
              <w:t>P</w:t>
            </w:r>
            <w:r>
              <w:rPr>
                <w:rFonts w:cs="Arial"/>
                <w:vertAlign w:val="subscript"/>
              </w:rPr>
              <w:t>PowerClass</w:t>
            </w:r>
            <w:proofErr w:type="spellEnd"/>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2D24A01F" w14:textId="77777777" w:rsidR="00DB6EF2" w:rsidRPr="00DB6EF2" w:rsidRDefault="00DB6EF2" w:rsidP="006A6E58"/>
    <w:p w14:paraId="1B1A5DF6" w14:textId="6A782CD5" w:rsidR="00B574DC" w:rsidRDefault="00F36AD3" w:rsidP="00B574DC">
      <w:pPr>
        <w:pStyle w:val="Heading4"/>
      </w:pPr>
      <w:bookmarkStart w:id="38" w:name="_Toc142468879"/>
      <w:r>
        <w:t>6</w:t>
      </w:r>
      <w:r w:rsidR="00B574DC">
        <w:t>.2.</w:t>
      </w:r>
      <w:r>
        <w:t>1</w:t>
      </w:r>
      <w:r w:rsidR="00B574DC">
        <w:t>.</w:t>
      </w:r>
      <w:r>
        <w:t>2</w:t>
      </w:r>
      <w:r w:rsidR="00B574DC">
        <w:tab/>
        <w:t>Emission requirements and NS values</w:t>
      </w:r>
      <w:bookmarkEnd w:id="38"/>
    </w:p>
    <w:p w14:paraId="43045CB9" w14:textId="1BE3DFB0" w:rsidR="00D22685" w:rsidRDefault="00D22685" w:rsidP="006A6E58">
      <w:pPr>
        <w:pStyle w:val="Heading5"/>
      </w:pPr>
      <w:r>
        <w:t>6.2.1.2.1         Spurious emission for category M1</w:t>
      </w:r>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540D89">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540D89">
            <w:pPr>
              <w:pStyle w:val="TAN"/>
            </w:pPr>
            <w:r>
              <w:lastRenderedPageBreak/>
              <w:t>NOTE 1:</w:t>
            </w:r>
            <w:r>
              <w:tab/>
            </w:r>
            <w:proofErr w:type="spellStart"/>
            <w:r>
              <w:t>F</w:t>
            </w:r>
            <w:r>
              <w:rPr>
                <w:vertAlign w:val="subscript"/>
              </w:rPr>
              <w:t>DL_low</w:t>
            </w:r>
            <w:proofErr w:type="spellEnd"/>
            <w:r>
              <w:t xml:space="preserve"> and </w:t>
            </w:r>
            <w:proofErr w:type="spellStart"/>
            <w:r>
              <w:t>F</w:t>
            </w:r>
            <w:r>
              <w:rPr>
                <w:vertAlign w:val="subscript"/>
              </w:rPr>
              <w:t>DL_high</w:t>
            </w:r>
            <w:proofErr w:type="spellEnd"/>
            <w:r>
              <w:t xml:space="preserve"> refer to each E-UTRA frequency band specified in Table 5.</w:t>
            </w:r>
            <w:r w:rsidR="00762533">
              <w:t>1.1</w:t>
            </w:r>
            <w:r>
              <w:t>-1</w:t>
            </w:r>
          </w:p>
          <w:p w14:paraId="37F5316F" w14:textId="77777777" w:rsidR="00D22685" w:rsidRDefault="00D22685" w:rsidP="00762533">
            <w:pPr>
              <w:pStyle w:val="TAN"/>
            </w:pPr>
            <w:r>
              <w:t>NOTE 2:</w:t>
            </w:r>
            <w:r>
              <w:tab/>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14:paraId="4711931E" w14:textId="61EF45AD" w:rsidR="004D3480" w:rsidRDefault="004D3480" w:rsidP="00762533">
            <w:pPr>
              <w:pStyle w:val="TAN"/>
            </w:pPr>
          </w:p>
        </w:tc>
      </w:tr>
    </w:tbl>
    <w:p w14:paraId="08EAB2C5" w14:textId="21C01197" w:rsidR="00637C6C" w:rsidRDefault="00637C6C"/>
    <w:p w14:paraId="0A6B9EE1" w14:textId="77777777" w:rsidR="005462A7" w:rsidRPr="005462A7" w:rsidRDefault="005462A7" w:rsidP="006A6E58">
      <w:pPr>
        <w:pStyle w:val="Heading5"/>
      </w:pPr>
      <w:r w:rsidRPr="005462A7">
        <w:t>6.2.1.3</w:t>
      </w:r>
      <w:r w:rsidRPr="005462A7">
        <w:tab/>
        <w:t>Configured TX power</w:t>
      </w:r>
    </w:p>
    <w:p w14:paraId="5DBADB2E" w14:textId="77777777" w:rsidR="005462A7" w:rsidRPr="005462A7" w:rsidRDefault="005462A7" w:rsidP="005462A7">
      <w:r w:rsidRPr="005462A7">
        <w:rPr>
          <w:rFonts w:hint="eastAsia"/>
        </w:rPr>
        <w:t>I</w:t>
      </w:r>
      <w:r w:rsidRPr="005462A7">
        <w:t>t is agreed the current TS 36.102 requirements can be re-used for band n254.</w:t>
      </w:r>
    </w:p>
    <w:p w14:paraId="64774B73" w14:textId="77777777" w:rsidR="005462A7" w:rsidRPr="005462A7" w:rsidRDefault="005462A7" w:rsidP="006A6E58">
      <w:pPr>
        <w:pStyle w:val="Heading5"/>
      </w:pPr>
      <w:r w:rsidRPr="005462A7">
        <w:t>6.2.1.4</w:t>
      </w:r>
      <w:r w:rsidRPr="005462A7">
        <w:tab/>
        <w:t>Power control</w:t>
      </w:r>
    </w:p>
    <w:p w14:paraId="4F966F84" w14:textId="77777777" w:rsidR="005462A7" w:rsidRPr="005462A7" w:rsidRDefault="005462A7" w:rsidP="005462A7">
      <w:r w:rsidRPr="005462A7">
        <w:rPr>
          <w:rFonts w:hint="eastAsia"/>
        </w:rPr>
        <w:t>I</w:t>
      </w:r>
      <w:r w:rsidRPr="005462A7">
        <w:t>t is agreed the current TS 36.102 requirements can be re-used for band n254.</w:t>
      </w:r>
    </w:p>
    <w:p w14:paraId="5940F4A4" w14:textId="77777777" w:rsidR="005462A7" w:rsidRPr="005462A7" w:rsidRDefault="005462A7" w:rsidP="006A6E58">
      <w:pPr>
        <w:pStyle w:val="Heading5"/>
      </w:pPr>
      <w:r w:rsidRPr="005462A7">
        <w:t>6.2.1.5</w:t>
      </w:r>
      <w:r w:rsidRPr="005462A7">
        <w:tab/>
        <w:t>Frequency error</w:t>
      </w:r>
    </w:p>
    <w:p w14:paraId="2BF621AE" w14:textId="77777777" w:rsidR="005462A7" w:rsidRPr="005462A7" w:rsidRDefault="005462A7" w:rsidP="005462A7">
      <w:r w:rsidRPr="005462A7">
        <w:rPr>
          <w:rFonts w:hint="eastAsia"/>
        </w:rPr>
        <w:t>I</w:t>
      </w:r>
      <w:r w:rsidRPr="005462A7">
        <w:t>t is agreed the current TS 36.102 requirements can be re-used for band n254.</w:t>
      </w:r>
    </w:p>
    <w:p w14:paraId="1C76CB7B" w14:textId="77777777" w:rsidR="005462A7" w:rsidRPr="005462A7" w:rsidRDefault="005462A7" w:rsidP="006A6E58">
      <w:pPr>
        <w:pStyle w:val="Heading5"/>
      </w:pPr>
      <w:r w:rsidRPr="005462A7">
        <w:t>6.2.1.6</w:t>
      </w:r>
      <w:r w:rsidRPr="005462A7">
        <w:tab/>
        <w:t>Transmit modulation quality</w:t>
      </w:r>
    </w:p>
    <w:p w14:paraId="1468FB2A" w14:textId="77777777" w:rsidR="005462A7" w:rsidRPr="005462A7" w:rsidRDefault="005462A7" w:rsidP="005462A7">
      <w:r w:rsidRPr="005462A7">
        <w:rPr>
          <w:rFonts w:hint="eastAsia"/>
        </w:rPr>
        <w:t>I</w:t>
      </w:r>
      <w:r w:rsidRPr="005462A7">
        <w:t>t is agreed the current TS 36.102 requirements can be re-used for band n254.</w:t>
      </w:r>
    </w:p>
    <w:p w14:paraId="606FA332" w14:textId="77777777" w:rsidR="005462A7" w:rsidRPr="00D22685" w:rsidRDefault="005462A7" w:rsidP="006A6E58"/>
    <w:p w14:paraId="47DDBE63" w14:textId="545A6033" w:rsidR="00CA7BEC" w:rsidRDefault="00F36AD3" w:rsidP="00CA7BEC">
      <w:pPr>
        <w:pStyle w:val="Heading3"/>
      </w:pPr>
      <w:bookmarkStart w:id="39" w:name="_Toc142468880"/>
      <w:r>
        <w:t>6</w:t>
      </w:r>
      <w:r w:rsidR="00CA7BEC" w:rsidRPr="00F531C7">
        <w:t>.</w:t>
      </w:r>
      <w:r>
        <w:t>2.</w:t>
      </w:r>
      <w:r w:rsidR="00A83239">
        <w:t>2</w:t>
      </w:r>
      <w:r w:rsidR="00CA7BEC" w:rsidRPr="00F531C7">
        <w:tab/>
        <w:t>UE receiver characteristics</w:t>
      </w:r>
      <w:bookmarkEnd w:id="39"/>
    </w:p>
    <w:p w14:paraId="2A179A94" w14:textId="6F363A74" w:rsidR="002B54B1" w:rsidRDefault="001B5ED3" w:rsidP="002B54B1">
      <w:pPr>
        <w:pStyle w:val="Heading4"/>
      </w:pPr>
      <w:bookmarkStart w:id="40" w:name="_Toc142468881"/>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40"/>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61CC4D2D" w14:textId="77777777" w:rsidTr="007A73FF">
        <w:trPr>
          <w:trHeight w:val="255"/>
        </w:trPr>
        <w:tc>
          <w:tcPr>
            <w:tcW w:w="1701" w:type="dxa"/>
            <w:shd w:val="clear" w:color="auto" w:fill="auto"/>
            <w:vAlign w:val="center"/>
          </w:tcPr>
          <w:p w14:paraId="72D71FC6"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41EAD5F5" w14:textId="77777777" w:rsidR="003349EA" w:rsidRPr="002505AD" w:rsidRDefault="003349EA" w:rsidP="007A73FF">
            <w:pPr>
              <w:pStyle w:val="TAC"/>
              <w:rPr>
                <w:rFonts w:eastAsia="MS Mincho"/>
              </w:rPr>
            </w:pPr>
            <w:r w:rsidRPr="002505AD">
              <w:rPr>
                <w:rFonts w:eastAsia="MS Mincho"/>
              </w:rPr>
              <w:t>-102.7</w:t>
            </w:r>
          </w:p>
        </w:tc>
        <w:tc>
          <w:tcPr>
            <w:tcW w:w="2835" w:type="dxa"/>
            <w:shd w:val="clear" w:color="auto" w:fill="auto"/>
            <w:vAlign w:val="center"/>
          </w:tcPr>
          <w:p w14:paraId="691EE88D" w14:textId="77777777" w:rsidR="003349EA" w:rsidRPr="002505AD" w:rsidRDefault="003349EA" w:rsidP="007A73FF">
            <w:pPr>
              <w:pStyle w:val="TAC"/>
              <w:rPr>
                <w:rFonts w:eastAsia="MS Mincho"/>
              </w:rPr>
            </w:pPr>
            <w:r w:rsidRPr="002505AD">
              <w:rPr>
                <w:rFonts w:eastAsia="MS Mincho"/>
              </w:rPr>
              <w:t>FDD</w:t>
            </w:r>
          </w:p>
        </w:tc>
      </w:tr>
      <w:tr w:rsidR="003349EA" w:rsidRPr="002505AD" w14:paraId="0FE411A7" w14:textId="77777777" w:rsidTr="007A73FF">
        <w:trPr>
          <w:trHeight w:val="255"/>
        </w:trPr>
        <w:tc>
          <w:tcPr>
            <w:tcW w:w="1701" w:type="dxa"/>
            <w:shd w:val="clear" w:color="auto" w:fill="auto"/>
            <w:vAlign w:val="center"/>
          </w:tcPr>
          <w:p w14:paraId="75B99D06"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6CC9DBAC" w14:textId="77777777" w:rsidR="003349EA" w:rsidRPr="002505AD" w:rsidRDefault="003349EA" w:rsidP="007A73FF">
            <w:pPr>
              <w:pStyle w:val="TAC"/>
              <w:rPr>
                <w:rFonts w:eastAsia="MS Mincho"/>
              </w:rPr>
            </w:pPr>
            <w:r w:rsidRPr="002505AD">
              <w:rPr>
                <w:rFonts w:eastAsia="MS Mincho"/>
              </w:rPr>
              <w:t>-102.2</w:t>
            </w:r>
          </w:p>
        </w:tc>
        <w:tc>
          <w:tcPr>
            <w:tcW w:w="2835" w:type="dxa"/>
            <w:shd w:val="clear" w:color="auto" w:fill="auto"/>
            <w:vAlign w:val="center"/>
          </w:tcPr>
          <w:p w14:paraId="16FD564A" w14:textId="77777777" w:rsidR="003349EA" w:rsidRPr="002505AD" w:rsidRDefault="003349EA" w:rsidP="007A73FF">
            <w:pPr>
              <w:pStyle w:val="TAC"/>
              <w:rPr>
                <w:rFonts w:eastAsia="MS Mincho"/>
              </w:rPr>
            </w:pPr>
            <w:r w:rsidRPr="002505AD">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321D44C" w14:textId="77777777" w:rsidTr="007A73FF">
        <w:trPr>
          <w:trHeight w:val="255"/>
        </w:trPr>
        <w:tc>
          <w:tcPr>
            <w:tcW w:w="1701" w:type="dxa"/>
            <w:shd w:val="clear" w:color="auto" w:fill="auto"/>
            <w:vAlign w:val="center"/>
          </w:tcPr>
          <w:p w14:paraId="4C2D1C2F"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799F219E" w14:textId="77777777" w:rsidR="003349EA" w:rsidRPr="002505AD" w:rsidRDefault="003349EA" w:rsidP="007A73FF">
            <w:pPr>
              <w:pStyle w:val="TAC"/>
              <w:rPr>
                <w:rFonts w:eastAsia="MS Mincho"/>
              </w:rPr>
            </w:pPr>
            <w:r w:rsidRPr="002505AD">
              <w:rPr>
                <w:rFonts w:eastAsia="MS Mincho"/>
              </w:rPr>
              <w:t>-103.5</w:t>
            </w:r>
          </w:p>
        </w:tc>
        <w:tc>
          <w:tcPr>
            <w:tcW w:w="2835" w:type="dxa"/>
            <w:shd w:val="clear" w:color="auto" w:fill="auto"/>
            <w:vAlign w:val="center"/>
          </w:tcPr>
          <w:p w14:paraId="68D9B5D6" w14:textId="77777777" w:rsidR="003349EA" w:rsidRPr="002505AD" w:rsidRDefault="003349EA" w:rsidP="007A73FF">
            <w:pPr>
              <w:pStyle w:val="TAC"/>
              <w:rPr>
                <w:rFonts w:eastAsia="MS Mincho"/>
              </w:rPr>
            </w:pPr>
            <w:r w:rsidRPr="002505AD">
              <w:rPr>
                <w:rFonts w:eastAsia="MS Mincho"/>
              </w:rPr>
              <w:t>HD-FDD</w:t>
            </w:r>
          </w:p>
        </w:tc>
      </w:tr>
      <w:tr w:rsidR="003349EA" w:rsidRPr="002505AD" w14:paraId="4CD28135" w14:textId="77777777" w:rsidTr="007A73FF">
        <w:trPr>
          <w:trHeight w:val="255"/>
        </w:trPr>
        <w:tc>
          <w:tcPr>
            <w:tcW w:w="1701" w:type="dxa"/>
            <w:shd w:val="clear" w:color="auto" w:fill="auto"/>
            <w:vAlign w:val="center"/>
          </w:tcPr>
          <w:p w14:paraId="43DA1D42"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21A148EB" w14:textId="77777777" w:rsidR="003349EA" w:rsidRPr="002505AD" w:rsidRDefault="003349EA" w:rsidP="007A73FF">
            <w:pPr>
              <w:pStyle w:val="TAC"/>
              <w:rPr>
                <w:rFonts w:eastAsia="MS Mincho"/>
              </w:rPr>
            </w:pPr>
            <w:r w:rsidRPr="002505AD">
              <w:rPr>
                <w:rFonts w:eastAsia="MS Mincho"/>
              </w:rPr>
              <w:t>-103</w:t>
            </w:r>
          </w:p>
        </w:tc>
        <w:tc>
          <w:tcPr>
            <w:tcW w:w="2835" w:type="dxa"/>
            <w:shd w:val="clear" w:color="auto" w:fill="auto"/>
            <w:vAlign w:val="center"/>
          </w:tcPr>
          <w:p w14:paraId="437724FB" w14:textId="77777777" w:rsidR="003349EA" w:rsidRPr="002505AD" w:rsidRDefault="003349EA" w:rsidP="007A73FF">
            <w:pPr>
              <w:pStyle w:val="TAC"/>
              <w:rPr>
                <w:rFonts w:eastAsia="MS Mincho"/>
              </w:rPr>
            </w:pPr>
            <w:r w:rsidRPr="002505AD">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E89D7D9" w14:textId="77777777" w:rsidTr="007A73FF">
        <w:trPr>
          <w:trHeight w:val="255"/>
          <w:jc w:val="center"/>
        </w:trPr>
        <w:tc>
          <w:tcPr>
            <w:tcW w:w="1701" w:type="dxa"/>
            <w:shd w:val="clear" w:color="auto" w:fill="auto"/>
            <w:vAlign w:val="center"/>
          </w:tcPr>
          <w:p w14:paraId="433685B1" w14:textId="77777777" w:rsidR="00C042B6" w:rsidRPr="002505AD" w:rsidRDefault="00C042B6" w:rsidP="007A73FF">
            <w:pPr>
              <w:pStyle w:val="TAC"/>
              <w:rPr>
                <w:rFonts w:eastAsia="MS Mincho"/>
                <w:lang w:eastAsia="ja-JP"/>
              </w:rPr>
            </w:pPr>
            <w:r w:rsidRPr="002505AD">
              <w:rPr>
                <w:rFonts w:eastAsia="MS Mincho"/>
                <w:lang w:eastAsia="ja-JP"/>
              </w:rPr>
              <w:t>255</w:t>
            </w:r>
          </w:p>
        </w:tc>
        <w:tc>
          <w:tcPr>
            <w:tcW w:w="1842" w:type="dxa"/>
            <w:shd w:val="clear" w:color="auto" w:fill="auto"/>
            <w:vAlign w:val="center"/>
          </w:tcPr>
          <w:p w14:paraId="1DB3BC4E"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134BD07C"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6D146BC6" w14:textId="77777777" w:rsidTr="007A73FF">
        <w:trPr>
          <w:trHeight w:val="255"/>
          <w:jc w:val="center"/>
        </w:trPr>
        <w:tc>
          <w:tcPr>
            <w:tcW w:w="1701" w:type="dxa"/>
            <w:shd w:val="clear" w:color="auto" w:fill="auto"/>
            <w:vAlign w:val="center"/>
          </w:tcPr>
          <w:p w14:paraId="692A7F83" w14:textId="77777777" w:rsidR="00C042B6" w:rsidRPr="002505AD" w:rsidRDefault="00C042B6" w:rsidP="007A73FF">
            <w:pPr>
              <w:pStyle w:val="TAC"/>
              <w:rPr>
                <w:rFonts w:eastAsia="MS Mincho"/>
                <w:lang w:eastAsia="ja-JP"/>
              </w:rPr>
            </w:pPr>
            <w:r w:rsidRPr="002505AD">
              <w:rPr>
                <w:rFonts w:eastAsia="MS Mincho"/>
                <w:lang w:eastAsia="ja-JP"/>
              </w:rPr>
              <w:t>256</w:t>
            </w:r>
          </w:p>
        </w:tc>
        <w:tc>
          <w:tcPr>
            <w:tcW w:w="1842" w:type="dxa"/>
            <w:shd w:val="clear" w:color="auto" w:fill="auto"/>
            <w:vAlign w:val="center"/>
          </w:tcPr>
          <w:p w14:paraId="1E6AC312"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00CA5466"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77777777" w:rsidR="00C042B6" w:rsidRPr="002505AD" w:rsidRDefault="00C042B6" w:rsidP="007A73FF">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1D5F32" w:rsidRPr="002505AD" w14:paraId="63FA08D1" w14:textId="77777777" w:rsidTr="007A73F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70E4A263" w14:textId="77777777" w:rsidR="001D5F32" w:rsidRPr="002505AD" w:rsidRDefault="001D5F32" w:rsidP="007A73F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0E36B63D" w14:textId="77777777" w:rsidR="001D5F32" w:rsidRPr="002505AD" w:rsidRDefault="001D5F32" w:rsidP="007A73FF">
            <w:pPr>
              <w:pStyle w:val="TAC"/>
              <w:rPr>
                <w:rFonts w:cs="Arial"/>
                <w:lang w:val="en-US" w:eastAsia="ja-JP"/>
              </w:rPr>
            </w:pPr>
            <w:r w:rsidRPr="002505AD">
              <w:rPr>
                <w:rFonts w:cs="Arial"/>
                <w:lang w:val="en-US" w:eastAsia="ja-JP"/>
              </w:rPr>
              <w:t>- 108.2</w:t>
            </w:r>
          </w:p>
        </w:tc>
      </w:tr>
    </w:tbl>
    <w:p w14:paraId="0A311EC8" w14:textId="77777777" w:rsidR="001D5F32" w:rsidRPr="002505AD" w:rsidRDefault="001D5F32" w:rsidP="001D5F32"/>
    <w:p w14:paraId="18D5360B" w14:textId="77777777" w:rsidR="00C042B6" w:rsidRPr="00C042B6" w:rsidRDefault="00C042B6" w:rsidP="006A6E58"/>
    <w:p w14:paraId="6691F542" w14:textId="468BBF05" w:rsidR="002B54B1" w:rsidRDefault="001B5ED3" w:rsidP="002B54B1">
      <w:pPr>
        <w:pStyle w:val="Heading4"/>
      </w:pPr>
      <w:bookmarkStart w:id="41" w:name="_Toc142468882"/>
      <w:r>
        <w:t>6</w:t>
      </w:r>
      <w:r w:rsidR="002B54B1">
        <w:t>.2.2</w:t>
      </w:r>
      <w:r w:rsidR="0028320D">
        <w:t>.2</w:t>
      </w:r>
      <w:r w:rsidR="002B54B1">
        <w:tab/>
      </w:r>
      <w:r w:rsidR="000A7F9E">
        <w:t>B</w:t>
      </w:r>
      <w:r w:rsidR="002B54B1" w:rsidRPr="00F531C7">
        <w:t>locking</w:t>
      </w:r>
      <w:r w:rsidR="000A7F9E">
        <w:t xml:space="preserve"> requirements</w:t>
      </w:r>
      <w:bookmarkEnd w:id="41"/>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w:t>
      </w:r>
      <w:proofErr w:type="spellStart"/>
      <w:r w:rsidRPr="00446B57">
        <w:rPr>
          <w:rFonts w:eastAsia="SimSun"/>
          <w:szCs w:val="22"/>
          <w:lang w:eastAsia="zh-CN"/>
        </w:rPr>
        <w:t>FDL_high</w:t>
      </w:r>
      <w:proofErr w:type="spellEnd"/>
      <w:r w:rsidRPr="00446B57">
        <w:rPr>
          <w:rFonts w:eastAsia="SimSun"/>
          <w:szCs w:val="22"/>
          <w:lang w:eastAsia="zh-CN"/>
        </w:rPr>
        <w:t xml:space="preserve"> &lt; 2700 MHz and </w:t>
      </w:r>
      <w:proofErr w:type="spellStart"/>
      <w:r w:rsidRPr="00446B57">
        <w:rPr>
          <w:rFonts w:eastAsia="SimSun"/>
          <w:szCs w:val="22"/>
          <w:lang w:eastAsia="zh-CN"/>
        </w:rPr>
        <w:t>FUL_high</w:t>
      </w:r>
      <w:proofErr w:type="spellEnd"/>
      <w:r w:rsidRPr="00446B57">
        <w:rPr>
          <w:rFonts w:eastAsia="SimSun"/>
          <w:szCs w:val="22"/>
          <w:lang w:eastAsia="zh-CN"/>
        </w:rPr>
        <w:t xml:space="preserve"> &lt; 2700 MHz,</w:t>
      </w:r>
      <w:r>
        <w:rPr>
          <w:rFonts w:eastAsia="SimSun"/>
          <w:szCs w:val="22"/>
          <w:lang w:eastAsia="zh-CN"/>
        </w:rPr>
        <w:t xml:space="preserve"> for band b254 category M1 and NB1/NB2.</w:t>
      </w:r>
    </w:p>
    <w:p w14:paraId="7A2BFBE7" w14:textId="46A74439" w:rsidR="000E3269" w:rsidRDefault="000E3269" w:rsidP="000E3269"/>
    <w:p w14:paraId="19F106CA" w14:textId="5E27CFC9" w:rsidR="000E3269" w:rsidRDefault="000E3269" w:rsidP="006A6E58">
      <w:pPr>
        <w:pStyle w:val="Heading3"/>
      </w:pPr>
      <w:r>
        <w:t>6.2.3 Evaluation and simulation</w:t>
      </w:r>
    </w:p>
    <w:p w14:paraId="0C5054B6" w14:textId="1F6C9F5C" w:rsidR="005E04C8" w:rsidRDefault="005E04C8" w:rsidP="00775961">
      <w:pPr>
        <w:pStyle w:val="Heading4"/>
      </w:pPr>
      <w:r>
        <w:t xml:space="preserve">6.2.3.1 </w:t>
      </w:r>
      <w:r w:rsidRPr="005E04C8">
        <w:t>Evaluation</w:t>
      </w:r>
      <w:r>
        <w:t xml:space="preserve"> and simulation on Cat. M1</w:t>
      </w:r>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02579751" w:rsidR="000E3269" w:rsidRDefault="000E3269" w:rsidP="000E3269">
      <w:r>
        <w:t>As for the actual channel configurations, Figure 6.2.3-1 below shows three 1.4MHz channel with centre frequencies of 1610.7MHz, 1618.95MHz and 1625.8MHz.</w:t>
      </w:r>
    </w:p>
    <w:p w14:paraId="280C3A17" w14:textId="77777777" w:rsidR="000E3269" w:rsidRDefault="000E3269" w:rsidP="000E3269"/>
    <w:p w14:paraId="781D5653" w14:textId="77777777" w:rsidR="000E3269" w:rsidRDefault="000E3269" w:rsidP="000E3269">
      <w:pPr>
        <w:jc w:val="center"/>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21">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lastRenderedPageBreak/>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7777777" w:rsidR="000E3269" w:rsidRDefault="000E3269" w:rsidP="000E3269">
      <w:pPr>
        <w:pStyle w:val="B1"/>
      </w:pPr>
      <w:r>
        <w:t xml:space="preserve"> </w:t>
      </w:r>
    </w:p>
    <w:p w14:paraId="1651E248" w14:textId="77777777" w:rsidR="000E3269" w:rsidRDefault="000E3269" w:rsidP="000E3269">
      <w:pPr>
        <w:jc w:val="center"/>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22"/>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9F49030" w14:textId="77777777" w:rsidR="000E3269" w:rsidRDefault="000E3269" w:rsidP="000E3269">
      <w:pPr>
        <w:pStyle w:val="B1"/>
      </w:pPr>
    </w:p>
    <w:p w14:paraId="464C5FFF" w14:textId="77777777" w:rsidR="000E3269" w:rsidRDefault="000E3269" w:rsidP="000E3269"/>
    <w:p w14:paraId="7B0B9C50" w14:textId="77777777" w:rsidR="000E3269" w:rsidRDefault="000E3269" w:rsidP="000E3269">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23"/>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24"/>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lastRenderedPageBreak/>
        <w:t>Figure 6.2.3</w:t>
      </w:r>
      <w:r w:rsidR="005E04C8">
        <w:t>.1</w:t>
      </w:r>
      <w:r>
        <w:t>-3: Power back-off values for the 1.4MHz channel at Fc=1618.95 and Fc=1625.8MHz.</w:t>
      </w:r>
    </w:p>
    <w:p w14:paraId="3C4738C3" w14:textId="77777777" w:rsidR="000E3269" w:rsidRDefault="000E3269" w:rsidP="000E3269"/>
    <w:p w14:paraId="394733E8" w14:textId="0C9AC09C" w:rsidR="000E3269" w:rsidRDefault="000E3269" w:rsidP="006A6E58">
      <w:r>
        <w:t>Based on these observations our preliminary view is that no additional maximum power reduction requirements are needed to meet existing FCC and ETSI requirements.</w:t>
      </w:r>
    </w:p>
    <w:p w14:paraId="27DBE921" w14:textId="21E46611" w:rsidR="005E04C8" w:rsidRDefault="005E04C8" w:rsidP="006A6E58"/>
    <w:p w14:paraId="452B41E9" w14:textId="77777777" w:rsidR="007F0555" w:rsidRPr="00461CC4" w:rsidRDefault="007F0555" w:rsidP="007F0555"/>
    <w:p w14:paraId="278C684E" w14:textId="77777777" w:rsidR="007F0555" w:rsidRDefault="007F0555" w:rsidP="007F0555">
      <w:pPr>
        <w:pStyle w:val="Heading4"/>
      </w:pPr>
      <w:r>
        <w:t>6.2.3.2 Evaluation and simulation on Cat. NB1/NB2</w:t>
      </w:r>
    </w:p>
    <w:p w14:paraId="508A37F3" w14:textId="76F28847" w:rsidR="007F0555" w:rsidRDefault="007F0555" w:rsidP="007F0555">
      <w:pPr>
        <w:jc w:val="both"/>
        <w:rPr>
          <w:bCs/>
        </w:rPr>
      </w:pPr>
      <w:r w:rsidRPr="00340A8B">
        <w:rPr>
          <w:bCs/>
        </w:rPr>
        <w:t>For A-MPR for category NB1/NB2, simulations where a QPSK signal</w:t>
      </w:r>
      <w:r>
        <w:rPr>
          <w:bCs/>
        </w:rPr>
        <w:t xml:space="preserve"> with different allocations including 3 tones, 6 </w:t>
      </w:r>
      <w:proofErr w:type="spellStart"/>
      <w:r>
        <w:rPr>
          <w:bCs/>
        </w:rPr>
        <w:t>tones</w:t>
      </w:r>
      <w:proofErr w:type="spellEnd"/>
      <w:r>
        <w:rPr>
          <w:bCs/>
        </w:rPr>
        <w:t xml:space="preserve"> and 12 tones </w:t>
      </w:r>
      <w:r w:rsidRPr="00340A8B">
        <w:rPr>
          <w:bCs/>
        </w:rPr>
        <w:t xml:space="preserve">is generated and passed to a typical PC3 power amplifier. And LO is set to the </w:t>
      </w:r>
      <w:proofErr w:type="spellStart"/>
      <w:r w:rsidRPr="00340A8B">
        <w:rPr>
          <w:bCs/>
        </w:rPr>
        <w:t>center</w:t>
      </w:r>
      <w:proofErr w:type="spellEnd"/>
      <w:r w:rsidRPr="00340A8B">
        <w:rPr>
          <w:bCs/>
        </w:rPr>
        <w:t xml:space="preserve"> of the carrier. The simulation results are shown in the following figures</w:t>
      </w:r>
      <w:r>
        <w:rPr>
          <w:bCs/>
        </w:rPr>
        <w:t xml:space="preserve"> </w:t>
      </w:r>
      <w:r w:rsidR="0007535B">
        <w:rPr>
          <w:bCs/>
        </w:rPr>
        <w:t>from R4-2317572 and R4-2318708</w:t>
      </w:r>
      <w:r w:rsidRPr="00340A8B">
        <w:rPr>
          <w:bCs/>
        </w:rPr>
        <w:t>.</w:t>
      </w:r>
    </w:p>
    <w:p w14:paraId="61914748" w14:textId="77777777" w:rsidR="007F0555" w:rsidRDefault="007F0555" w:rsidP="007F0555">
      <w:pPr>
        <w:jc w:val="both"/>
        <w:rPr>
          <w:bCs/>
        </w:rPr>
      </w:pPr>
    </w:p>
    <w:p w14:paraId="1D68857A" w14:textId="77777777" w:rsidR="007F0555" w:rsidRDefault="007F0555" w:rsidP="007F0555">
      <w:pPr>
        <w:jc w:val="center"/>
        <w:rPr>
          <w:bCs/>
        </w:rPr>
      </w:pPr>
      <w:r>
        <w:rPr>
          <w:bCs/>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77777777" w:rsidR="007F0555" w:rsidRDefault="007F0555" w:rsidP="007F0555">
      <w:pPr>
        <w:pStyle w:val="ListParagraph"/>
        <w:numPr>
          <w:ilvl w:val="0"/>
          <w:numId w:val="16"/>
        </w:numPr>
        <w:spacing w:after="160" w:line="259" w:lineRule="auto"/>
        <w:contextualSpacing w:val="0"/>
        <w:jc w:val="center"/>
        <w:rPr>
          <w:bCs/>
        </w:rPr>
      </w:pPr>
      <w:r>
        <w:rPr>
          <w:bCs/>
        </w:rPr>
        <w:t xml:space="preserve">3-tone [0-2] allocation, FCC </w:t>
      </w:r>
      <w:r w:rsidRPr="0029452E">
        <w:rPr>
          <w:bCs/>
        </w:rPr>
        <w:sym w:font="Wingdings" w:char="F0E0"/>
      </w:r>
      <w:r>
        <w:rPr>
          <w:bCs/>
        </w:rPr>
        <w:t xml:space="preserve"> No A-MPR is required</w:t>
      </w:r>
    </w:p>
    <w:p w14:paraId="0C8B0D4B" w14:textId="77777777" w:rsidR="007F0555" w:rsidRDefault="007F0555" w:rsidP="007F0555">
      <w:pPr>
        <w:jc w:val="center"/>
        <w:rPr>
          <w:bCs/>
        </w:rPr>
      </w:pPr>
      <w:r w:rsidRPr="007E3877">
        <w:rPr>
          <w:bCs/>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26"/>
                    <a:stretch>
                      <a:fillRect/>
                    </a:stretch>
                  </pic:blipFill>
                  <pic:spPr>
                    <a:xfrm>
                      <a:off x="0" y="0"/>
                      <a:ext cx="3512698" cy="2800932"/>
                    </a:xfrm>
                    <a:prstGeom prst="rect">
                      <a:avLst/>
                    </a:prstGeom>
                  </pic:spPr>
                </pic:pic>
              </a:graphicData>
            </a:graphic>
          </wp:inline>
        </w:drawing>
      </w:r>
    </w:p>
    <w:p w14:paraId="4D899B69" w14:textId="77777777" w:rsidR="007F0555" w:rsidRDefault="007F0555" w:rsidP="007F0555">
      <w:pPr>
        <w:pStyle w:val="ListParagraph"/>
        <w:numPr>
          <w:ilvl w:val="0"/>
          <w:numId w:val="16"/>
        </w:numPr>
        <w:spacing w:after="160" w:line="259" w:lineRule="auto"/>
        <w:contextualSpacing w:val="0"/>
        <w:jc w:val="center"/>
        <w:rPr>
          <w:bCs/>
        </w:rPr>
      </w:pPr>
      <w:r>
        <w:rPr>
          <w:bCs/>
        </w:rPr>
        <w:t xml:space="preserve">3-tone [0-2] allocation, ETSI, Fc = 1610 – 1618.25 MHz </w:t>
      </w:r>
      <w:r w:rsidRPr="00D5015B">
        <w:rPr>
          <w:bCs/>
        </w:rPr>
        <w:sym w:font="Wingdings" w:char="F0E0"/>
      </w:r>
      <w:r>
        <w:rPr>
          <w:bCs/>
        </w:rPr>
        <w:t xml:space="preserve"> A-MPR = 0.7dB</w:t>
      </w:r>
    </w:p>
    <w:p w14:paraId="331BE895" w14:textId="77777777" w:rsidR="007F0555" w:rsidRDefault="007F0555" w:rsidP="007F0555">
      <w:pPr>
        <w:jc w:val="center"/>
        <w:rPr>
          <w:bCs/>
        </w:rPr>
      </w:pPr>
    </w:p>
    <w:p w14:paraId="50B66303" w14:textId="77777777" w:rsidR="007F0555" w:rsidRDefault="007F0555" w:rsidP="007F0555">
      <w:pPr>
        <w:jc w:val="center"/>
        <w:rPr>
          <w:bCs/>
        </w:rPr>
      </w:pPr>
      <w:r w:rsidRPr="00E9613C">
        <w:rPr>
          <w:bCs/>
          <w:noProof/>
        </w:rPr>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27"/>
                    <a:stretch>
                      <a:fillRect/>
                    </a:stretch>
                  </pic:blipFill>
                  <pic:spPr>
                    <a:xfrm>
                      <a:off x="0" y="0"/>
                      <a:ext cx="3581864" cy="2830195"/>
                    </a:xfrm>
                    <a:prstGeom prst="rect">
                      <a:avLst/>
                    </a:prstGeom>
                  </pic:spPr>
                </pic:pic>
              </a:graphicData>
            </a:graphic>
          </wp:inline>
        </w:drawing>
      </w:r>
    </w:p>
    <w:p w14:paraId="00013D7D" w14:textId="77777777" w:rsidR="007F0555" w:rsidRPr="00141F80" w:rsidRDefault="007F0555" w:rsidP="007F0555">
      <w:pPr>
        <w:pStyle w:val="ListParagraph"/>
        <w:numPr>
          <w:ilvl w:val="0"/>
          <w:numId w:val="16"/>
        </w:numPr>
        <w:spacing w:after="160" w:line="259" w:lineRule="auto"/>
        <w:contextualSpacing w:val="0"/>
        <w:jc w:val="center"/>
        <w:rPr>
          <w:bCs/>
        </w:rPr>
      </w:pPr>
      <w:r>
        <w:rPr>
          <w:bCs/>
        </w:rPr>
        <w:t xml:space="preserve">3-tone [0-2] allocation, ETSI, Fc = 1618.25 – 1626.5 MHz </w:t>
      </w:r>
      <w:r w:rsidRPr="0029452E">
        <w:rPr>
          <w:bCs/>
        </w:rPr>
        <w:sym w:font="Wingdings" w:char="F0E0"/>
      </w:r>
      <w:r>
        <w:rPr>
          <w:bCs/>
        </w:rPr>
        <w:t xml:space="preserve"> A-MPR = 1.5 dB</w:t>
      </w:r>
    </w:p>
    <w:p w14:paraId="4AA09E41" w14:textId="77777777" w:rsidR="007F0555" w:rsidRDefault="007F0555" w:rsidP="007F0555">
      <w:pPr>
        <w:jc w:val="both"/>
        <w:rPr>
          <w:bCs/>
        </w:rPr>
      </w:pPr>
    </w:p>
    <w:p w14:paraId="0EE40626" w14:textId="77777777" w:rsidR="007F0555" w:rsidRDefault="007F0555" w:rsidP="007F0555">
      <w:pPr>
        <w:jc w:val="center"/>
        <w:rPr>
          <w:lang w:eastAsia="ja-JP"/>
        </w:rPr>
      </w:pPr>
      <w:r>
        <w:rPr>
          <w:bCs/>
        </w:rPr>
        <w:t xml:space="preserve">Fig. 6.2.3.2-1, MPR simulation results </w:t>
      </w:r>
      <w:proofErr w:type="spellStart"/>
      <w:r>
        <w:rPr>
          <w:bCs/>
        </w:rPr>
        <w:t>wth</w:t>
      </w:r>
      <w:proofErr w:type="spellEnd"/>
      <w:r>
        <w:rPr>
          <w:bCs/>
        </w:rPr>
        <w:t xml:space="preserve"> 3-tone allocation for FCC and ETSI requirements.</w:t>
      </w:r>
    </w:p>
    <w:p w14:paraId="5CCC9BAC" w14:textId="77777777" w:rsidR="007F0555" w:rsidRDefault="007F0555" w:rsidP="007F0555">
      <w:pPr>
        <w:jc w:val="center"/>
        <w:rPr>
          <w:bCs/>
        </w:rPr>
      </w:pPr>
    </w:p>
    <w:p w14:paraId="307CF458" w14:textId="77777777" w:rsidR="007F0555" w:rsidRDefault="007F0555" w:rsidP="007F0555">
      <w:pPr>
        <w:jc w:val="center"/>
        <w:rPr>
          <w:bCs/>
        </w:rPr>
      </w:pPr>
      <w:r w:rsidRPr="00F9352C">
        <w:rPr>
          <w:bCs/>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8"/>
                    <a:stretch>
                      <a:fillRect/>
                    </a:stretch>
                  </pic:blipFill>
                  <pic:spPr>
                    <a:xfrm>
                      <a:off x="0" y="0"/>
                      <a:ext cx="3636722" cy="2894533"/>
                    </a:xfrm>
                    <a:prstGeom prst="rect">
                      <a:avLst/>
                    </a:prstGeom>
                  </pic:spPr>
                </pic:pic>
              </a:graphicData>
            </a:graphic>
          </wp:inline>
        </w:drawing>
      </w:r>
    </w:p>
    <w:p w14:paraId="44B6AC29" w14:textId="77777777" w:rsidR="007F0555" w:rsidRDefault="007F0555" w:rsidP="007F0555">
      <w:pPr>
        <w:pStyle w:val="ListParagraph"/>
        <w:numPr>
          <w:ilvl w:val="0"/>
          <w:numId w:val="17"/>
        </w:numPr>
        <w:spacing w:after="160" w:line="259" w:lineRule="auto"/>
        <w:contextualSpacing w:val="0"/>
        <w:jc w:val="center"/>
        <w:rPr>
          <w:bCs/>
        </w:rPr>
      </w:pPr>
      <w:r>
        <w:rPr>
          <w:bCs/>
        </w:rPr>
        <w:t xml:space="preserve">6-tone [0-6] allocation, FCC </w:t>
      </w:r>
      <w:r w:rsidRPr="00D5015B">
        <w:rPr>
          <w:bCs/>
        </w:rPr>
        <w:sym w:font="Wingdings" w:char="F0E0"/>
      </w:r>
      <w:r>
        <w:rPr>
          <w:bCs/>
        </w:rPr>
        <w:t xml:space="preserve"> No A-MPR is required </w:t>
      </w:r>
    </w:p>
    <w:p w14:paraId="2EF772B8" w14:textId="77777777" w:rsidR="007F0555" w:rsidRPr="003432E4" w:rsidRDefault="007F0555" w:rsidP="007F0555">
      <w:pPr>
        <w:jc w:val="center"/>
        <w:rPr>
          <w:bCs/>
        </w:rPr>
      </w:pPr>
      <w:r>
        <w:rPr>
          <w:bCs/>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7777777" w:rsidR="007F0555" w:rsidRDefault="007F0555" w:rsidP="007F0555">
      <w:pPr>
        <w:pStyle w:val="ListParagraph"/>
        <w:numPr>
          <w:ilvl w:val="0"/>
          <w:numId w:val="17"/>
        </w:numPr>
        <w:spacing w:after="160" w:line="259" w:lineRule="auto"/>
        <w:contextualSpacing w:val="0"/>
        <w:jc w:val="center"/>
        <w:rPr>
          <w:bCs/>
        </w:rPr>
      </w:pPr>
      <w:r>
        <w:rPr>
          <w:bCs/>
        </w:rPr>
        <w:t xml:space="preserve">6-tone [0-5] allocation, ETSI, Fc = 1610 – 1618.25 MHz </w:t>
      </w:r>
      <w:r w:rsidRPr="00D5015B">
        <w:rPr>
          <w:bCs/>
        </w:rPr>
        <w:sym w:font="Wingdings" w:char="F0E0"/>
      </w:r>
      <w:r>
        <w:rPr>
          <w:bCs/>
        </w:rPr>
        <w:t xml:space="preserve"> A-MPR = 0</w:t>
      </w:r>
    </w:p>
    <w:p w14:paraId="1296742F" w14:textId="77777777" w:rsidR="007F0555" w:rsidRDefault="007F0555" w:rsidP="007F0555">
      <w:pPr>
        <w:jc w:val="center"/>
        <w:rPr>
          <w:bCs/>
        </w:rPr>
      </w:pPr>
      <w:r w:rsidRPr="00295670">
        <w:rPr>
          <w:bCs/>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30"/>
                    <a:stretch>
                      <a:fillRect/>
                    </a:stretch>
                  </pic:blipFill>
                  <pic:spPr>
                    <a:xfrm>
                      <a:off x="0" y="0"/>
                      <a:ext cx="3677955" cy="2793133"/>
                    </a:xfrm>
                    <a:prstGeom prst="rect">
                      <a:avLst/>
                    </a:prstGeom>
                  </pic:spPr>
                </pic:pic>
              </a:graphicData>
            </a:graphic>
          </wp:inline>
        </w:drawing>
      </w:r>
    </w:p>
    <w:p w14:paraId="30F3FB94" w14:textId="77777777" w:rsidR="007F0555" w:rsidRPr="0014749F" w:rsidRDefault="007F0555" w:rsidP="007F0555">
      <w:pPr>
        <w:pStyle w:val="ListParagraph"/>
        <w:numPr>
          <w:ilvl w:val="0"/>
          <w:numId w:val="17"/>
        </w:numPr>
        <w:spacing w:after="160" w:line="259" w:lineRule="auto"/>
        <w:contextualSpacing w:val="0"/>
        <w:jc w:val="center"/>
        <w:rPr>
          <w:bCs/>
        </w:rPr>
      </w:pPr>
      <w:r w:rsidRPr="00590925">
        <w:rPr>
          <w:bCs/>
        </w:rPr>
        <w:t xml:space="preserve">6-tone [0-5] allocation, ETSI, Fc = 1618.25 – 1626.5 MHz </w:t>
      </w:r>
      <w:r w:rsidRPr="00D5015B">
        <w:sym w:font="Wingdings" w:char="F0E0"/>
      </w:r>
      <w:r w:rsidRPr="00590925">
        <w:rPr>
          <w:bCs/>
        </w:rPr>
        <w:t xml:space="preserve"> A-MPR = 0.7dB</w:t>
      </w:r>
    </w:p>
    <w:p w14:paraId="1B0721B4" w14:textId="77777777" w:rsidR="007F0555" w:rsidRDefault="007F0555" w:rsidP="007F0555">
      <w:pPr>
        <w:jc w:val="center"/>
        <w:rPr>
          <w:lang w:eastAsia="ja-JP"/>
        </w:rPr>
      </w:pPr>
      <w:r>
        <w:rPr>
          <w:bCs/>
        </w:rPr>
        <w:t xml:space="preserve">Fig. 6.2.3.2-2, MPR simulation results </w:t>
      </w:r>
      <w:proofErr w:type="spellStart"/>
      <w:r>
        <w:rPr>
          <w:bCs/>
        </w:rPr>
        <w:t>wth</w:t>
      </w:r>
      <w:proofErr w:type="spellEnd"/>
      <w:r>
        <w:rPr>
          <w:bCs/>
        </w:rPr>
        <w:t xml:space="preserve">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7F0555">
      <w:pPr>
        <w:pStyle w:val="ListParagraph"/>
        <w:jc w:val="center"/>
        <w:rPr>
          <w:bCs/>
        </w:rPr>
      </w:pPr>
      <w:r>
        <w:rPr>
          <w:bCs/>
          <w:noProof/>
        </w:rPr>
        <w:drawing>
          <wp:inline distT="0" distB="0" distL="0" distR="0" wp14:anchorId="30B3F9B0" wp14:editId="037EADF5">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77777" w:rsidR="007F0555" w:rsidRDefault="007F0555" w:rsidP="007F0555">
      <w:pPr>
        <w:pStyle w:val="ListParagraph"/>
        <w:numPr>
          <w:ilvl w:val="0"/>
          <w:numId w:val="15"/>
        </w:numPr>
        <w:spacing w:after="160" w:line="259" w:lineRule="auto"/>
        <w:contextualSpacing w:val="0"/>
        <w:jc w:val="center"/>
        <w:rPr>
          <w:bCs/>
        </w:rPr>
      </w:pPr>
      <w:r>
        <w:rPr>
          <w:bCs/>
        </w:rPr>
        <w:t>FCC</w:t>
      </w:r>
    </w:p>
    <w:p w14:paraId="07CB481C" w14:textId="77777777" w:rsidR="007F0555" w:rsidRDefault="007F0555" w:rsidP="007F0555">
      <w:pPr>
        <w:pStyle w:val="ListParagraph"/>
        <w:jc w:val="center"/>
        <w:rPr>
          <w:bCs/>
        </w:rPr>
      </w:pPr>
      <w:r>
        <w:rPr>
          <w:bCs/>
          <w:noProof/>
        </w:rPr>
        <w:lastRenderedPageBreak/>
        <w:drawing>
          <wp:inline distT="0" distB="0" distL="0" distR="0" wp14:anchorId="2DE43B64" wp14:editId="27C72553">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77777777" w:rsidR="007F0555" w:rsidRDefault="007F0555" w:rsidP="007F0555">
      <w:pPr>
        <w:pStyle w:val="ListParagraph"/>
        <w:numPr>
          <w:ilvl w:val="0"/>
          <w:numId w:val="15"/>
        </w:numPr>
        <w:spacing w:after="160" w:line="259" w:lineRule="auto"/>
        <w:contextualSpacing w:val="0"/>
        <w:jc w:val="center"/>
        <w:rPr>
          <w:bCs/>
        </w:rPr>
      </w:pPr>
      <w:r>
        <w:rPr>
          <w:bCs/>
        </w:rPr>
        <w:t>ETSI, Fc = 1618.25 MHz – 1626.5 MHz</w:t>
      </w:r>
    </w:p>
    <w:p w14:paraId="5FADEC95" w14:textId="77777777" w:rsidR="007F0555" w:rsidRDefault="007F0555" w:rsidP="007F0555">
      <w:pPr>
        <w:jc w:val="center"/>
        <w:rPr>
          <w:bCs/>
        </w:rPr>
      </w:pPr>
      <w:r>
        <w:rPr>
          <w:bCs/>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77777777" w:rsidR="007F0555" w:rsidRPr="0012751B" w:rsidRDefault="007F0555" w:rsidP="007F0555">
      <w:pPr>
        <w:pStyle w:val="ListParagraph"/>
        <w:numPr>
          <w:ilvl w:val="0"/>
          <w:numId w:val="15"/>
        </w:numPr>
        <w:spacing w:after="160" w:line="259" w:lineRule="auto"/>
        <w:contextualSpacing w:val="0"/>
        <w:jc w:val="center"/>
        <w:rPr>
          <w:bCs/>
        </w:rPr>
      </w:pPr>
      <w:r>
        <w:rPr>
          <w:bCs/>
        </w:rPr>
        <w:t>ETSI, Fc = 1610 MHz – 1618.25 MHz</w:t>
      </w:r>
    </w:p>
    <w:p w14:paraId="4EB8CF7E" w14:textId="77777777" w:rsidR="007F0555" w:rsidRDefault="007F0555" w:rsidP="007F0555">
      <w:pPr>
        <w:jc w:val="center"/>
        <w:rPr>
          <w:lang w:eastAsia="ja-JP"/>
        </w:rPr>
      </w:pPr>
      <w:r>
        <w:rPr>
          <w:bCs/>
        </w:rPr>
        <w:t xml:space="preserve">Fig. 6.2.3.2-3, MPR simulation results </w:t>
      </w:r>
      <w:proofErr w:type="spellStart"/>
      <w:r>
        <w:rPr>
          <w:bCs/>
        </w:rPr>
        <w:t>wth</w:t>
      </w:r>
      <w:proofErr w:type="spellEnd"/>
      <w:r>
        <w:rPr>
          <w:bCs/>
        </w:rPr>
        <w:t xml:space="preserve">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77777777" w:rsidR="007F0555" w:rsidRDefault="007F0555" w:rsidP="007F0555">
      <w:pPr>
        <w:jc w:val="both"/>
        <w:rPr>
          <w:bCs/>
        </w:rPr>
      </w:pPr>
      <w:r>
        <w:rPr>
          <w:bCs/>
        </w:rPr>
        <w:t>The additional MPR are summarized in the tables below for ETSI regulations:</w:t>
      </w:r>
    </w:p>
    <w:p w14:paraId="7D3FA1C0" w14:textId="77777777" w:rsidR="007F0555" w:rsidRPr="008E67FC" w:rsidRDefault="007F0555" w:rsidP="007F0555">
      <w:pPr>
        <w:pStyle w:val="TH"/>
        <w:rPr>
          <w:rFonts w:eastAsia="Times New Roman"/>
        </w:rPr>
      </w:pPr>
      <w:r w:rsidRPr="002505AD">
        <w:t xml:space="preserve">Table </w:t>
      </w:r>
      <w:r>
        <w:t>6.2.3.2-1</w:t>
      </w:r>
      <w:r w:rsidRPr="002505AD">
        <w:t>: A</w:t>
      </w:r>
      <w:r>
        <w:t>-MPR for NS_04N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77777777" w:rsidR="007F0555" w:rsidRPr="008E67FC" w:rsidRDefault="007F0555" w:rsidP="007F0555">
      <w:pPr>
        <w:pStyle w:val="TH"/>
        <w:rPr>
          <w:rFonts w:eastAsia="Times New Roman"/>
        </w:rPr>
      </w:pPr>
      <w:r w:rsidRPr="002505AD">
        <w:t xml:space="preserve">Table </w:t>
      </w:r>
      <w:r>
        <w:t>6.2.3.2-2</w:t>
      </w:r>
      <w:r w:rsidRPr="002505AD">
        <w:t>: A</w:t>
      </w:r>
      <w:r>
        <w:t>-MPR for NS_05N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7F0555">
      <w:pPr>
        <w:rPr>
          <w:rFonts w:ascii="Arial" w:hAnsi="Arial"/>
          <w:sz w:val="21"/>
          <w:szCs w:val="21"/>
        </w:rPr>
      </w:pPr>
    </w:p>
    <w:p w14:paraId="025454B4" w14:textId="1CBAA17D" w:rsidR="007F0555" w:rsidRDefault="007F0555" w:rsidP="007F0555">
      <w:pPr>
        <w:rPr>
          <w:rFonts w:ascii="Arial" w:hAnsi="Arial"/>
          <w:sz w:val="21"/>
          <w:szCs w:val="21"/>
        </w:rPr>
      </w:pPr>
      <w:r>
        <w:rPr>
          <w:rFonts w:ascii="Arial" w:hAnsi="Arial"/>
          <w:sz w:val="21"/>
          <w:szCs w:val="21"/>
        </w:rPr>
        <w:t xml:space="preserve">For 12-tone allocation, the below results are based on the measurements </w:t>
      </w:r>
      <w:r w:rsidR="007E571C">
        <w:rPr>
          <w:rFonts w:ascii="Arial" w:hAnsi="Arial"/>
          <w:sz w:val="21"/>
          <w:szCs w:val="21"/>
        </w:rPr>
        <w:t>from R4-2321798</w:t>
      </w:r>
      <w:r>
        <w:rPr>
          <w:rFonts w:ascii="Arial" w:hAnsi="Arial"/>
          <w:sz w:val="21"/>
          <w:szCs w:val="21"/>
        </w:rPr>
        <w:t>:</w:t>
      </w:r>
    </w:p>
    <w:p w14:paraId="784231EA" w14:textId="77777777" w:rsidR="007F0555" w:rsidRDefault="007F0555" w:rsidP="007F0555">
      <w:pPr>
        <w:jc w:val="center"/>
        <w:rPr>
          <w:rFonts w:ascii="Arial" w:hAnsi="Arial"/>
          <w:sz w:val="21"/>
          <w:szCs w:val="21"/>
        </w:rPr>
      </w:pPr>
      <w:r>
        <w:rPr>
          <w:noProof/>
        </w:rPr>
        <w:lastRenderedPageBreak/>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1E81C484" w14:textId="77777777" w:rsidR="007F0555" w:rsidRDefault="007F0555" w:rsidP="007F0555">
      <w:pPr>
        <w:rPr>
          <w:rFonts w:ascii="Arial" w:hAnsi="Arial"/>
          <w:sz w:val="21"/>
          <w:szCs w:val="21"/>
        </w:rPr>
      </w:pPr>
    </w:p>
    <w:p w14:paraId="522C560B" w14:textId="77777777" w:rsidR="005E04C8" w:rsidRPr="000E3269" w:rsidRDefault="005E04C8" w:rsidP="006A6E58"/>
    <w:p w14:paraId="4DC8CB34" w14:textId="25967E44" w:rsidR="00124E46" w:rsidRDefault="001B5ED3" w:rsidP="00124E46">
      <w:pPr>
        <w:pStyle w:val="Heading2"/>
      </w:pPr>
      <w:bookmarkStart w:id="42" w:name="_Toc142468883"/>
      <w:r>
        <w:t>6</w:t>
      </w:r>
      <w:r w:rsidR="00124E46">
        <w:t>.3</w:t>
      </w:r>
      <w:r w:rsidR="00124E46">
        <w:tab/>
        <w:t>BS requirements</w:t>
      </w:r>
      <w:bookmarkEnd w:id="42"/>
    </w:p>
    <w:p w14:paraId="6830D316" w14:textId="77777777" w:rsidR="00D30D4B" w:rsidRDefault="00D30D4B" w:rsidP="00CA7BEC"/>
    <w:p w14:paraId="2BFA554D" w14:textId="77777777" w:rsidR="001F383C" w:rsidRPr="00CA7BEC" w:rsidRDefault="001F383C" w:rsidP="00CA7BEC"/>
    <w:p w14:paraId="0C4B1226" w14:textId="73693763" w:rsidR="007A69BF" w:rsidRPr="0002348A" w:rsidRDefault="00141355" w:rsidP="00141355">
      <w:pPr>
        <w:pStyle w:val="Heading8"/>
        <w:rPr>
          <w:i/>
          <w:iCs/>
          <w:szCs w:val="36"/>
          <w:lang w:eastAsia="zh-TW"/>
        </w:rPr>
      </w:pPr>
      <w:bookmarkStart w:id="43" w:name="historyclause"/>
      <w:bookmarkStart w:id="44" w:name="_Toc148476995"/>
      <w:r w:rsidRPr="004D3578">
        <w:t>Annex &lt;</w:t>
      </w:r>
      <w:r>
        <w:t>A</w:t>
      </w:r>
      <w:r w:rsidRPr="004D3578">
        <w:t>&gt; (informative):</w:t>
      </w:r>
      <w:bookmarkEnd w:id="43"/>
      <w:r w:rsidRPr="004D3578">
        <w:br/>
        <w:t>Change history</w:t>
      </w:r>
      <w:bookmarkEnd w:id="44"/>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proofErr w:type="spellStart"/>
            <w:r w:rsidRPr="00315B85">
              <w:rPr>
                <w:sz w:val="16"/>
                <w:szCs w:val="16"/>
              </w:rPr>
              <w:t>TDoc</w:t>
            </w:r>
            <w:proofErr w:type="spellEnd"/>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bl>
    <w:p w14:paraId="74615933" w14:textId="77777777" w:rsidR="007A69BF" w:rsidRPr="00235394" w:rsidRDefault="007A69BF" w:rsidP="007A69BF"/>
    <w:p w14:paraId="5C5A2417" w14:textId="77777777" w:rsidR="007A69BF" w:rsidRPr="004D3578" w:rsidRDefault="007A69BF" w:rsidP="007A69BF"/>
    <w:sectPr w:rsidR="007A69BF" w:rsidRPr="004D357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AF73D" w14:textId="77777777" w:rsidR="00963D16" w:rsidRDefault="00963D16">
      <w:r>
        <w:separator/>
      </w:r>
    </w:p>
  </w:endnote>
  <w:endnote w:type="continuationSeparator" w:id="0">
    <w:p w14:paraId="62F20BD8" w14:textId="77777777" w:rsidR="00963D16" w:rsidRDefault="00963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MingLiU">
    <w:altName w:val="·s²Ó©úÅé"/>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µÈÏß"/>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SimSun">
    <w:altName w:val="ËÎÌå"/>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MS Mincho">
    <w:altName w:val="‚l‚r –¾’©"/>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8B5FA" w14:textId="77777777" w:rsidR="00F42316" w:rsidRDefault="00F423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90259" w14:textId="77777777" w:rsidR="00F42316" w:rsidRDefault="00F423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2A726" w14:textId="77777777" w:rsidR="00F42316" w:rsidRDefault="00F4231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15CE9" w14:textId="77777777" w:rsidR="00963D16" w:rsidRDefault="00963D16">
      <w:r>
        <w:separator/>
      </w:r>
    </w:p>
  </w:footnote>
  <w:footnote w:type="continuationSeparator" w:id="0">
    <w:p w14:paraId="4FA08E12" w14:textId="77777777" w:rsidR="00963D16" w:rsidRDefault="00963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2D270" w14:textId="77777777" w:rsidR="00F42316" w:rsidRDefault="00F423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4F34D" w14:textId="77777777" w:rsidR="00F42316" w:rsidRDefault="00F423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636BA" w14:textId="77777777" w:rsidR="00F42316" w:rsidRDefault="00F423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7868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5961">
      <w:rPr>
        <w:rFonts w:ascii="Arial" w:hAnsi="Arial" w:cs="Arial"/>
        <w:b/>
        <w:noProof/>
        <w:sz w:val="18"/>
        <w:szCs w:val="18"/>
      </w:rPr>
      <w:t>3GPP TR 36.764 V1.0.0.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5B204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596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15"/>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13"/>
  </w:num>
  <w:num w:numId="16" w16cid:durableId="884291470">
    <w:abstractNumId w:val="14"/>
  </w:num>
  <w:num w:numId="17" w16cid:durableId="12218864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24E46"/>
    <w:rsid w:val="0013102C"/>
    <w:rsid w:val="00133525"/>
    <w:rsid w:val="00141355"/>
    <w:rsid w:val="001628F1"/>
    <w:rsid w:val="00173E3B"/>
    <w:rsid w:val="00174E78"/>
    <w:rsid w:val="001A4C42"/>
    <w:rsid w:val="001A662D"/>
    <w:rsid w:val="001A7420"/>
    <w:rsid w:val="001B5ED3"/>
    <w:rsid w:val="001B60F4"/>
    <w:rsid w:val="001B6637"/>
    <w:rsid w:val="001C21C3"/>
    <w:rsid w:val="001D02C2"/>
    <w:rsid w:val="001D2B71"/>
    <w:rsid w:val="001D5F32"/>
    <w:rsid w:val="001F0C1D"/>
    <w:rsid w:val="001F1132"/>
    <w:rsid w:val="001F168B"/>
    <w:rsid w:val="001F383C"/>
    <w:rsid w:val="001F783B"/>
    <w:rsid w:val="00200ED1"/>
    <w:rsid w:val="002347A2"/>
    <w:rsid w:val="002675F0"/>
    <w:rsid w:val="00273555"/>
    <w:rsid w:val="002760EE"/>
    <w:rsid w:val="0028320D"/>
    <w:rsid w:val="002B54B1"/>
    <w:rsid w:val="002B6339"/>
    <w:rsid w:val="002B6C6F"/>
    <w:rsid w:val="002C59C1"/>
    <w:rsid w:val="002D2130"/>
    <w:rsid w:val="002E00EE"/>
    <w:rsid w:val="00315B85"/>
    <w:rsid w:val="003172DC"/>
    <w:rsid w:val="003212D4"/>
    <w:rsid w:val="003227B3"/>
    <w:rsid w:val="003349EA"/>
    <w:rsid w:val="00340743"/>
    <w:rsid w:val="0035462D"/>
    <w:rsid w:val="00356555"/>
    <w:rsid w:val="00360E78"/>
    <w:rsid w:val="00362691"/>
    <w:rsid w:val="003765B8"/>
    <w:rsid w:val="00393A53"/>
    <w:rsid w:val="0039526A"/>
    <w:rsid w:val="003B6DB9"/>
    <w:rsid w:val="003C0352"/>
    <w:rsid w:val="003C1C70"/>
    <w:rsid w:val="003C3750"/>
    <w:rsid w:val="003C3971"/>
    <w:rsid w:val="003D2A87"/>
    <w:rsid w:val="003F7958"/>
    <w:rsid w:val="0041502E"/>
    <w:rsid w:val="00423334"/>
    <w:rsid w:val="004322B4"/>
    <w:rsid w:val="004345EC"/>
    <w:rsid w:val="004454DA"/>
    <w:rsid w:val="00465515"/>
    <w:rsid w:val="0049751D"/>
    <w:rsid w:val="004C30AC"/>
    <w:rsid w:val="004C768B"/>
    <w:rsid w:val="004D3480"/>
    <w:rsid w:val="004D3578"/>
    <w:rsid w:val="004D4365"/>
    <w:rsid w:val="004E213A"/>
    <w:rsid w:val="004E36D2"/>
    <w:rsid w:val="004F0988"/>
    <w:rsid w:val="004F1A2E"/>
    <w:rsid w:val="004F3340"/>
    <w:rsid w:val="0050100A"/>
    <w:rsid w:val="0050618E"/>
    <w:rsid w:val="0053388B"/>
    <w:rsid w:val="005354C1"/>
    <w:rsid w:val="00535773"/>
    <w:rsid w:val="00543E6C"/>
    <w:rsid w:val="005462A7"/>
    <w:rsid w:val="005466A4"/>
    <w:rsid w:val="00557D4F"/>
    <w:rsid w:val="00565087"/>
    <w:rsid w:val="005825F9"/>
    <w:rsid w:val="00584FD0"/>
    <w:rsid w:val="00585DD6"/>
    <w:rsid w:val="00597B11"/>
    <w:rsid w:val="005A2E4E"/>
    <w:rsid w:val="005A379F"/>
    <w:rsid w:val="005B3402"/>
    <w:rsid w:val="005D2E01"/>
    <w:rsid w:val="005D7526"/>
    <w:rsid w:val="005E04C8"/>
    <w:rsid w:val="005E4BB2"/>
    <w:rsid w:val="005F0EDA"/>
    <w:rsid w:val="005F788A"/>
    <w:rsid w:val="00602AEA"/>
    <w:rsid w:val="00614FDF"/>
    <w:rsid w:val="00617BB7"/>
    <w:rsid w:val="00622B20"/>
    <w:rsid w:val="00624CF1"/>
    <w:rsid w:val="0063543D"/>
    <w:rsid w:val="00635C86"/>
    <w:rsid w:val="00637C6C"/>
    <w:rsid w:val="006415D8"/>
    <w:rsid w:val="00647114"/>
    <w:rsid w:val="006471F7"/>
    <w:rsid w:val="00667458"/>
    <w:rsid w:val="00670CF4"/>
    <w:rsid w:val="00681562"/>
    <w:rsid w:val="006912E9"/>
    <w:rsid w:val="006A323F"/>
    <w:rsid w:val="006A6E58"/>
    <w:rsid w:val="006B30D0"/>
    <w:rsid w:val="006C3D95"/>
    <w:rsid w:val="006C40D4"/>
    <w:rsid w:val="006E5C86"/>
    <w:rsid w:val="006E6199"/>
    <w:rsid w:val="007000D6"/>
    <w:rsid w:val="00701116"/>
    <w:rsid w:val="0071174C"/>
    <w:rsid w:val="00713C44"/>
    <w:rsid w:val="00720199"/>
    <w:rsid w:val="007207F6"/>
    <w:rsid w:val="00734A5B"/>
    <w:rsid w:val="00736A6D"/>
    <w:rsid w:val="0074026F"/>
    <w:rsid w:val="007429F6"/>
    <w:rsid w:val="00744E76"/>
    <w:rsid w:val="00750EAE"/>
    <w:rsid w:val="00755F77"/>
    <w:rsid w:val="007562A0"/>
    <w:rsid w:val="0076128F"/>
    <w:rsid w:val="00761480"/>
    <w:rsid w:val="00762533"/>
    <w:rsid w:val="00765EA3"/>
    <w:rsid w:val="00766ED6"/>
    <w:rsid w:val="007724A8"/>
    <w:rsid w:val="00774DA4"/>
    <w:rsid w:val="00775961"/>
    <w:rsid w:val="00781F0F"/>
    <w:rsid w:val="0079634D"/>
    <w:rsid w:val="007A69BF"/>
    <w:rsid w:val="007B600E"/>
    <w:rsid w:val="007D5E0E"/>
    <w:rsid w:val="007E1342"/>
    <w:rsid w:val="007E571C"/>
    <w:rsid w:val="007F0555"/>
    <w:rsid w:val="007F0F4A"/>
    <w:rsid w:val="008028A4"/>
    <w:rsid w:val="00815531"/>
    <w:rsid w:val="00830747"/>
    <w:rsid w:val="00830904"/>
    <w:rsid w:val="00832C10"/>
    <w:rsid w:val="008570EC"/>
    <w:rsid w:val="00871FBC"/>
    <w:rsid w:val="008768CA"/>
    <w:rsid w:val="008A043A"/>
    <w:rsid w:val="008A5784"/>
    <w:rsid w:val="008C191D"/>
    <w:rsid w:val="008C384C"/>
    <w:rsid w:val="008C7B64"/>
    <w:rsid w:val="008E2D68"/>
    <w:rsid w:val="008E6756"/>
    <w:rsid w:val="008F03F5"/>
    <w:rsid w:val="008F11AA"/>
    <w:rsid w:val="008F21BC"/>
    <w:rsid w:val="0090271F"/>
    <w:rsid w:val="00902E23"/>
    <w:rsid w:val="00910ADA"/>
    <w:rsid w:val="009114D7"/>
    <w:rsid w:val="0091348E"/>
    <w:rsid w:val="00917746"/>
    <w:rsid w:val="00917CCB"/>
    <w:rsid w:val="00923872"/>
    <w:rsid w:val="00925598"/>
    <w:rsid w:val="009265D2"/>
    <w:rsid w:val="00933FB0"/>
    <w:rsid w:val="00942EC2"/>
    <w:rsid w:val="00950CF4"/>
    <w:rsid w:val="0095691B"/>
    <w:rsid w:val="00963D16"/>
    <w:rsid w:val="00975DAE"/>
    <w:rsid w:val="00986064"/>
    <w:rsid w:val="009942E8"/>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50E8"/>
    <w:rsid w:val="00A66588"/>
    <w:rsid w:val="00A73129"/>
    <w:rsid w:val="00A82346"/>
    <w:rsid w:val="00A83239"/>
    <w:rsid w:val="00A92BA1"/>
    <w:rsid w:val="00A95A32"/>
    <w:rsid w:val="00AA7715"/>
    <w:rsid w:val="00AB4A5D"/>
    <w:rsid w:val="00AC6BC6"/>
    <w:rsid w:val="00AD45A1"/>
    <w:rsid w:val="00AD7837"/>
    <w:rsid w:val="00AE3B6E"/>
    <w:rsid w:val="00AE6164"/>
    <w:rsid w:val="00AE65E2"/>
    <w:rsid w:val="00AF1460"/>
    <w:rsid w:val="00B15449"/>
    <w:rsid w:val="00B2654C"/>
    <w:rsid w:val="00B32628"/>
    <w:rsid w:val="00B574DC"/>
    <w:rsid w:val="00B6018F"/>
    <w:rsid w:val="00B93086"/>
    <w:rsid w:val="00BA19ED"/>
    <w:rsid w:val="00BA4B8D"/>
    <w:rsid w:val="00BB7D80"/>
    <w:rsid w:val="00BC0F7D"/>
    <w:rsid w:val="00BC15BE"/>
    <w:rsid w:val="00BD7D31"/>
    <w:rsid w:val="00BE3255"/>
    <w:rsid w:val="00BE7986"/>
    <w:rsid w:val="00BF128E"/>
    <w:rsid w:val="00C042B6"/>
    <w:rsid w:val="00C074DD"/>
    <w:rsid w:val="00C1496A"/>
    <w:rsid w:val="00C201FD"/>
    <w:rsid w:val="00C248AB"/>
    <w:rsid w:val="00C270FC"/>
    <w:rsid w:val="00C33079"/>
    <w:rsid w:val="00C44F31"/>
    <w:rsid w:val="00C45231"/>
    <w:rsid w:val="00C551FF"/>
    <w:rsid w:val="00C63BA6"/>
    <w:rsid w:val="00C72833"/>
    <w:rsid w:val="00C76BB7"/>
    <w:rsid w:val="00C80F1D"/>
    <w:rsid w:val="00C91962"/>
    <w:rsid w:val="00C93F40"/>
    <w:rsid w:val="00C961DA"/>
    <w:rsid w:val="00C97F96"/>
    <w:rsid w:val="00CA3D0C"/>
    <w:rsid w:val="00CA7BEC"/>
    <w:rsid w:val="00CE618D"/>
    <w:rsid w:val="00CF3785"/>
    <w:rsid w:val="00D03842"/>
    <w:rsid w:val="00D13261"/>
    <w:rsid w:val="00D204A1"/>
    <w:rsid w:val="00D22685"/>
    <w:rsid w:val="00D30B42"/>
    <w:rsid w:val="00D30D4B"/>
    <w:rsid w:val="00D54F7F"/>
    <w:rsid w:val="00D57972"/>
    <w:rsid w:val="00D675A9"/>
    <w:rsid w:val="00D738D6"/>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E04B68"/>
    <w:rsid w:val="00E16509"/>
    <w:rsid w:val="00E43EB4"/>
    <w:rsid w:val="00E44582"/>
    <w:rsid w:val="00E62B1E"/>
    <w:rsid w:val="00E66767"/>
    <w:rsid w:val="00E7246B"/>
    <w:rsid w:val="00E77645"/>
    <w:rsid w:val="00E92C9D"/>
    <w:rsid w:val="00EA15B0"/>
    <w:rsid w:val="00EA5EA7"/>
    <w:rsid w:val="00EA66BD"/>
    <w:rsid w:val="00EA7EE6"/>
    <w:rsid w:val="00EC4A25"/>
    <w:rsid w:val="00ED6BA5"/>
    <w:rsid w:val="00EF608C"/>
    <w:rsid w:val="00F025A2"/>
    <w:rsid w:val="00F046F5"/>
    <w:rsid w:val="00F04712"/>
    <w:rsid w:val="00F13360"/>
    <w:rsid w:val="00F22EC7"/>
    <w:rsid w:val="00F325C8"/>
    <w:rsid w:val="00F34834"/>
    <w:rsid w:val="00F36AD3"/>
    <w:rsid w:val="00F40F97"/>
    <w:rsid w:val="00F42316"/>
    <w:rsid w:val="00F653B8"/>
    <w:rsid w:val="00F65A4F"/>
    <w:rsid w:val="00F74F73"/>
    <w:rsid w:val="00F858A1"/>
    <w:rsid w:val="00F9008D"/>
    <w:rsid w:val="00FA1266"/>
    <w:rsid w:val="00FC1192"/>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hAnsi="Arial"/>
      <w:sz w:val="18"/>
      <w:lang w:eastAsia="en-US"/>
    </w:rPr>
  </w:style>
  <w:style w:type="character" w:customStyle="1" w:styleId="TACChar">
    <w:name w:val="TAC Char"/>
    <w:link w:val="TAC"/>
    <w:qFormat/>
    <w:rsid w:val="007A69BF"/>
    <w:rPr>
      <w:rFonts w:ascii="Arial" w:hAnsi="Arial"/>
      <w:sz w:val="18"/>
      <w:lang w:eastAsia="en-US"/>
    </w:rPr>
  </w:style>
  <w:style w:type="character" w:customStyle="1" w:styleId="TAHCar">
    <w:name w:val="TAH Car"/>
    <w:link w:val="TAH"/>
    <w:uiPriority w:val="99"/>
    <w:qFormat/>
    <w:rsid w:val="007A69BF"/>
    <w:rPr>
      <w:rFonts w:ascii="Arial" w:hAnsi="Arial"/>
      <w:b/>
      <w:sz w:val="18"/>
      <w:lang w:eastAsia="en-US"/>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hAnsi="Arial"/>
      <w:sz w:val="24"/>
      <w:lang w:eastAsia="en-US"/>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hAnsi="Arial"/>
      <w:sz w:val="18"/>
      <w:lang w:eastAsia="en-US"/>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theme" Target="theme/theme1.xml"/><Relationship Id="rId21" Type="http://schemas.openxmlformats.org/officeDocument/2006/relationships/image" Target="media/image3.emf"/><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hyperlink" Target="http://www.3gpp.org/specifications-groups/delegates-corner/writing-a-new-spec"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hyperlink" Target="http://www.3gpp.org/DynaReport/21801.htm" TargetMode="External"/><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cid:image021.png@01DA1558.92F81C50" TargetMode="Externa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16</Pages>
  <Words>2902</Words>
  <Characters>16059</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Aijun Cao</cp:lastModifiedBy>
  <cp:revision>4</cp:revision>
  <cp:lastPrinted>2019-02-25T14:05:00Z</cp:lastPrinted>
  <dcterms:created xsi:type="dcterms:W3CDTF">2023-12-02T15:49:00Z</dcterms:created>
  <dcterms:modified xsi:type="dcterms:W3CDTF">2023-12-02T15:51:00Z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